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20B54" w14:textId="778DDA65" w:rsidR="003F1409" w:rsidRPr="003F1409" w:rsidRDefault="006711E5" w:rsidP="00686F4F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FFA1C0" wp14:editId="509ECF91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74898741" w14:textId="77777777" w:rsidR="003F1409" w:rsidRDefault="003F1409" w:rsidP="00686F4F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 w:rsidRPr="003F1409">
        <w:rPr>
          <w:rFonts w:ascii="Calibri" w:hAnsi="Calibri" w:cs="Calibri"/>
          <w:b/>
          <w:sz w:val="20"/>
        </w:rPr>
        <w:t xml:space="preserve">    </w:t>
      </w:r>
      <w:r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8" w:history="1">
        <w:r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</w:rPr>
        <w:t>,</w:t>
      </w:r>
    </w:p>
    <w:p w14:paraId="5B16BE79" w14:textId="0FEF6F21" w:rsidR="003F1409" w:rsidRDefault="000229D8" w:rsidP="00686F4F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D152D" wp14:editId="7CA1F4CA">
                <wp:simplePos x="0" y="0"/>
                <wp:positionH relativeFrom="column">
                  <wp:posOffset>-253365</wp:posOffset>
                </wp:positionH>
                <wp:positionV relativeFrom="paragraph">
                  <wp:posOffset>180340</wp:posOffset>
                </wp:positionV>
                <wp:extent cx="6543675" cy="0"/>
                <wp:effectExtent l="6985" t="9525" r="12065" b="9525"/>
                <wp:wrapNone/>
                <wp:docPr id="1738974921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67D09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4.2pt" to="495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" strokeweight=".5pt">
                <v:stroke joinstyle="miter"/>
              </v:line>
            </w:pict>
          </mc:Fallback>
        </mc:AlternateContent>
      </w:r>
      <w:r w:rsidR="003F1409">
        <w:rPr>
          <w:rFonts w:ascii="Calibri" w:eastAsia="Batang" w:hAnsi="Calibri" w:cs="Calibri"/>
          <w:b/>
          <w:sz w:val="20"/>
        </w:rPr>
        <w:t xml:space="preserve"> www.spzoz-siedlce.pl</w:t>
      </w:r>
      <w:bookmarkEnd w:id="0"/>
    </w:p>
    <w:p w14:paraId="09A06F76" w14:textId="04A02D1D" w:rsidR="00C04D31" w:rsidRPr="00686F4F" w:rsidRDefault="006D7348" w:rsidP="00686F4F">
      <w:pPr>
        <w:pStyle w:val="pkt"/>
        <w:tabs>
          <w:tab w:val="right" w:pos="9214"/>
        </w:tabs>
        <w:spacing w:after="840" w:line="360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3F1409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3F1409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7E2E2D" w:rsidRPr="003F1409">
        <w:rPr>
          <w:rFonts w:asciiTheme="minorHAnsi" w:hAnsiTheme="minorHAnsi" w:cstheme="minorHAnsi"/>
          <w:b/>
          <w:sz w:val="20"/>
          <w:szCs w:val="16"/>
        </w:rPr>
        <w:t>paliwo/558/2026</w:t>
      </w:r>
      <w:r w:rsidRPr="003F1409">
        <w:rPr>
          <w:rFonts w:asciiTheme="minorHAnsi" w:hAnsiTheme="minorHAnsi" w:cstheme="minorHAnsi"/>
          <w:sz w:val="20"/>
          <w:szCs w:val="16"/>
        </w:rPr>
        <w:tab/>
      </w:r>
      <w:r w:rsidR="007E2E2D" w:rsidRPr="003F1409">
        <w:rPr>
          <w:rFonts w:asciiTheme="minorHAnsi" w:hAnsiTheme="minorHAnsi" w:cstheme="minorHAnsi"/>
          <w:sz w:val="20"/>
          <w:szCs w:val="16"/>
        </w:rPr>
        <w:t>Siedlce</w:t>
      </w:r>
      <w:r w:rsidRPr="003F1409">
        <w:rPr>
          <w:rFonts w:asciiTheme="minorHAnsi" w:hAnsiTheme="minorHAnsi" w:cstheme="minorHAnsi"/>
          <w:sz w:val="20"/>
          <w:szCs w:val="16"/>
        </w:rPr>
        <w:t xml:space="preserve">, </w:t>
      </w:r>
      <w:r w:rsidR="007E2E2D" w:rsidRPr="003F1409">
        <w:rPr>
          <w:rFonts w:asciiTheme="minorHAnsi" w:hAnsiTheme="minorHAnsi" w:cstheme="minorHAnsi"/>
          <w:sz w:val="20"/>
          <w:szCs w:val="16"/>
        </w:rPr>
        <w:t>2026-02-2</w:t>
      </w:r>
      <w:r w:rsidR="00C04D31">
        <w:rPr>
          <w:rFonts w:asciiTheme="minorHAnsi" w:hAnsiTheme="minorHAnsi" w:cstheme="minorHAnsi"/>
          <w:sz w:val="20"/>
          <w:szCs w:val="16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0"/>
      </w:tblGrid>
      <w:tr w:rsidR="00277E7E" w:rsidRPr="003F1409" w14:paraId="4D8AFD16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19AC29" w14:textId="77777777" w:rsidR="00D867EE" w:rsidRPr="003F1409" w:rsidRDefault="00D867EE" w:rsidP="00686F4F">
            <w:pPr>
              <w:spacing w:before="360" w:after="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28"/>
                <w:szCs w:val="28"/>
              </w:rPr>
            </w:pPr>
            <w:r w:rsidRPr="003F1409">
              <w:rPr>
                <w:rFonts w:asciiTheme="minorHAnsi" w:hAnsiTheme="minorHAnsi" w:cstheme="minorHAnsi"/>
                <w:b/>
                <w:bCs/>
                <w:kern w:val="28"/>
                <w:sz w:val="28"/>
                <w:szCs w:val="28"/>
              </w:rPr>
              <w:t>ZAPROSZENIE DO SKŁADANIA OFERT</w:t>
            </w:r>
          </w:p>
          <w:p w14:paraId="04EE85AD" w14:textId="77777777" w:rsidR="00277E7E" w:rsidRPr="003F1409" w:rsidRDefault="00D867EE" w:rsidP="00686F4F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3F140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681C1A85" w14:textId="77777777" w:rsidR="00D867EE" w:rsidRPr="003F1409" w:rsidRDefault="00D867EE" w:rsidP="00686F4F">
      <w:pPr>
        <w:pStyle w:val="pkt"/>
        <w:spacing w:before="48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140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9323EE1" w14:textId="77777777" w:rsidR="00D867EE" w:rsidRPr="003F1409" w:rsidRDefault="007E2E2D" w:rsidP="00686F4F">
      <w:pPr>
        <w:pStyle w:val="pkt"/>
        <w:spacing w:before="0" w:after="12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1409">
        <w:rPr>
          <w:rFonts w:asciiTheme="minorHAnsi" w:hAnsiTheme="minorHAnsi" w:cstheme="minorHAnsi"/>
          <w:b/>
          <w:sz w:val="22"/>
          <w:szCs w:val="22"/>
        </w:rPr>
        <w:t>Samodzielny Publiczny Zakład Opieki Zdrowotnej</w:t>
      </w:r>
    </w:p>
    <w:p w14:paraId="025FCD65" w14:textId="30FD292E" w:rsidR="00D867EE" w:rsidRPr="003F1409" w:rsidRDefault="007E2E2D" w:rsidP="00686F4F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3F1409">
        <w:rPr>
          <w:rFonts w:asciiTheme="minorHAnsi" w:hAnsiTheme="minorHAnsi" w:cstheme="minorHAnsi"/>
          <w:sz w:val="22"/>
          <w:szCs w:val="22"/>
        </w:rPr>
        <w:t>Kilińskiego</w:t>
      </w:r>
      <w:r w:rsidR="00D867EE" w:rsidRPr="003F1409">
        <w:rPr>
          <w:rFonts w:asciiTheme="minorHAnsi" w:hAnsiTheme="minorHAnsi" w:cstheme="minorHAnsi"/>
          <w:sz w:val="22"/>
          <w:szCs w:val="22"/>
        </w:rPr>
        <w:t xml:space="preserve"> </w:t>
      </w:r>
      <w:r w:rsidRPr="003F1409">
        <w:rPr>
          <w:rFonts w:asciiTheme="minorHAnsi" w:hAnsiTheme="minorHAnsi" w:cstheme="minorHAnsi"/>
          <w:sz w:val="22"/>
          <w:szCs w:val="22"/>
        </w:rPr>
        <w:t>29</w:t>
      </w:r>
      <w:r w:rsidR="00C04D31">
        <w:rPr>
          <w:rFonts w:asciiTheme="minorHAnsi" w:hAnsiTheme="minorHAnsi" w:cstheme="minorHAnsi"/>
          <w:sz w:val="22"/>
          <w:szCs w:val="22"/>
        </w:rPr>
        <w:t xml:space="preserve">, </w:t>
      </w:r>
      <w:r w:rsidRPr="003F1409">
        <w:rPr>
          <w:rFonts w:asciiTheme="minorHAnsi" w:hAnsiTheme="minorHAnsi" w:cstheme="minorHAnsi"/>
          <w:sz w:val="22"/>
          <w:szCs w:val="22"/>
        </w:rPr>
        <w:t>08-110</w:t>
      </w:r>
      <w:r w:rsidR="00D867EE" w:rsidRPr="003F1409">
        <w:rPr>
          <w:rFonts w:asciiTheme="minorHAnsi" w:hAnsiTheme="minorHAnsi" w:cstheme="minorHAnsi"/>
          <w:sz w:val="22"/>
          <w:szCs w:val="22"/>
        </w:rPr>
        <w:t xml:space="preserve"> </w:t>
      </w:r>
      <w:r w:rsidRPr="003F1409">
        <w:rPr>
          <w:rFonts w:asciiTheme="minorHAnsi" w:hAnsiTheme="minorHAnsi" w:cstheme="minorHAnsi"/>
          <w:sz w:val="22"/>
          <w:szCs w:val="22"/>
        </w:rPr>
        <w:t>Siedlce</w:t>
      </w:r>
    </w:p>
    <w:p w14:paraId="30575B28" w14:textId="77777777" w:rsidR="00D867EE" w:rsidRPr="003F1409" w:rsidRDefault="00D867EE" w:rsidP="00686F4F">
      <w:pPr>
        <w:pStyle w:val="pkt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50E19B" w14:textId="77777777" w:rsidR="00D867EE" w:rsidRPr="003F1409" w:rsidRDefault="00D867EE" w:rsidP="00686F4F">
      <w:pPr>
        <w:pStyle w:val="pkt"/>
        <w:spacing w:after="360" w:line="360" w:lineRule="auto"/>
        <w:ind w:left="0" w:firstLine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F1409">
        <w:rPr>
          <w:rFonts w:asciiTheme="minorHAnsi" w:hAnsiTheme="minorHAnsi" w:cstheme="minorHAnsi"/>
          <w:bCs/>
          <w:sz w:val="22"/>
          <w:szCs w:val="22"/>
        </w:rPr>
        <w:t>zaprasza do udziału w postępowaniu prowadzonym w procedurze zapytania ofertowego na:</w:t>
      </w:r>
    </w:p>
    <w:p w14:paraId="13EBBA26" w14:textId="04C8B17C" w:rsidR="00EB7871" w:rsidRPr="00C04D31" w:rsidRDefault="0039206A" w:rsidP="0039206A">
      <w:pPr>
        <w:spacing w:after="360" w:line="360" w:lineRule="auto"/>
        <w:jc w:val="center"/>
        <w:rPr>
          <w:rFonts w:asciiTheme="minorHAnsi" w:hAnsiTheme="minorHAnsi" w:cstheme="minorHAnsi"/>
          <w:b/>
        </w:rPr>
      </w:pPr>
      <w:r w:rsidRPr="0039206A">
        <w:rPr>
          <w:rFonts w:asciiTheme="minorHAnsi" w:hAnsiTheme="minorHAnsi" w:cstheme="minorHAnsi"/>
          <w:b/>
        </w:rPr>
        <w:t>sukcesywna dostawa paliw: benzyny bezołowiowej Pb 95 i  oleju napędowego ON do pojazdów</w:t>
      </w:r>
      <w:r>
        <w:rPr>
          <w:rFonts w:asciiTheme="minorHAnsi" w:hAnsiTheme="minorHAnsi" w:cstheme="minorHAnsi"/>
          <w:b/>
        </w:rPr>
        <w:t xml:space="preserve"> i</w:t>
      </w:r>
      <w:r w:rsidR="007E2E2D" w:rsidRPr="00C04D31">
        <w:rPr>
          <w:rFonts w:asciiTheme="minorHAnsi" w:hAnsiTheme="minorHAnsi" w:cstheme="minorHAnsi"/>
          <w:b/>
        </w:rPr>
        <w:t xml:space="preserve"> urządzeń Samodzielnego Publicznego Zakładu Opieki Zdrowotnej w Siedlcach</w:t>
      </w:r>
      <w:r>
        <w:rPr>
          <w:rFonts w:asciiTheme="minorHAnsi" w:hAnsiTheme="minorHAnsi" w:cstheme="minorHAnsi"/>
          <w:b/>
        </w:rPr>
        <w:t xml:space="preserve"> </w:t>
      </w:r>
      <w:r w:rsidRPr="0039206A">
        <w:rPr>
          <w:rFonts w:asciiTheme="minorHAnsi" w:hAnsiTheme="minorHAnsi" w:cstheme="minorHAnsi"/>
          <w:b/>
        </w:rPr>
        <w:t>w systemie sprzedaży bezgotówkowej</w:t>
      </w:r>
    </w:p>
    <w:p w14:paraId="5550F82E" w14:textId="77777777" w:rsidR="00D867EE" w:rsidRPr="003F1409" w:rsidRDefault="00D867EE" w:rsidP="00686F4F">
      <w:pPr>
        <w:spacing w:after="3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7E2E2D" w:rsidRPr="003F1409">
        <w:rPr>
          <w:rFonts w:asciiTheme="minorHAnsi" w:hAnsiTheme="minorHAnsi" w:cstheme="minorHAnsi"/>
          <w:sz w:val="20"/>
          <w:szCs w:val="20"/>
        </w:rPr>
        <w:t>(t.j. Dz. U. z 2024 r. poz. 1320 z późn. zm.)</w:t>
      </w:r>
      <w:r w:rsidRPr="003F1409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3F1409">
        <w:rPr>
          <w:rFonts w:asciiTheme="minorHAnsi" w:hAnsiTheme="minorHAnsi" w:cstheme="minorHAnsi"/>
          <w:sz w:val="20"/>
          <w:szCs w:val="20"/>
        </w:rPr>
        <w:t>7</w:t>
      </w:r>
      <w:r w:rsidRPr="003F1409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3F1409">
        <w:rPr>
          <w:rFonts w:asciiTheme="minorHAnsi" w:hAnsiTheme="minorHAnsi" w:cstheme="minorHAnsi"/>
          <w:sz w:val="20"/>
          <w:szCs w:val="20"/>
        </w:rPr>
        <w:t>.</w:t>
      </w:r>
    </w:p>
    <w:p w14:paraId="1E4DD547" w14:textId="3B28A60A" w:rsidR="00EB7871" w:rsidRPr="003F1409" w:rsidRDefault="00D867EE" w:rsidP="00686F4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</w:t>
      </w:r>
      <w:r w:rsidR="007E2E2D" w:rsidRPr="003F1409">
        <w:rPr>
          <w:rFonts w:asciiTheme="minorHAnsi" w:hAnsiTheme="minorHAnsi" w:cstheme="minorHAnsi"/>
          <w:sz w:val="20"/>
          <w:szCs w:val="20"/>
        </w:rPr>
        <w:t>przy użyciu środków komunikacji elektronicznej w rozumieniu ustawy z dnia 18 lipca 2002 r. o świadczeniu usług drogą elektroniczną (t.j. Dz. U. z 2024r. poz. 1513).</w:t>
      </w:r>
    </w:p>
    <w:p w14:paraId="2AFBD318" w14:textId="77777777" w:rsidR="009838C7" w:rsidRPr="003F1409" w:rsidRDefault="00EB7871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3F1409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3F1409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3F1409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19DE1271" w14:textId="77777777" w:rsidR="009838C7" w:rsidRPr="003F1409" w:rsidRDefault="009838C7" w:rsidP="00686F4F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6A58922" w14:textId="2AD9344E" w:rsidR="000E7443" w:rsidRPr="003F1409" w:rsidRDefault="009838C7" w:rsidP="00686F4F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</w:rPr>
        <w:t>Kilińskiego</w:t>
      </w: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</w:rPr>
        <w:t>29</w:t>
      </w:r>
      <w:r w:rsidR="003F1409">
        <w:rPr>
          <w:rFonts w:asciiTheme="minorHAnsi" w:hAnsiTheme="minorHAnsi" w:cstheme="minorHAnsi"/>
          <w:sz w:val="20"/>
          <w:szCs w:val="20"/>
        </w:rPr>
        <w:t xml:space="preserve">, </w:t>
      </w: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</w:rPr>
        <w:t>08-110</w:t>
      </w: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</w:rPr>
        <w:t>Siedlce</w:t>
      </w:r>
      <w:r w:rsidR="00FC6381">
        <w:rPr>
          <w:rFonts w:asciiTheme="minorHAnsi" w:hAnsiTheme="minorHAnsi" w:cstheme="minorHAnsi"/>
          <w:sz w:val="20"/>
          <w:szCs w:val="20"/>
        </w:rPr>
        <w:t xml:space="preserve">, </w:t>
      </w:r>
      <w:r w:rsidR="008B60B4"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8B60B4" w:rsidRPr="003F1409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7E2E2D" w:rsidRPr="003F1409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="008B60B4" w:rsidRPr="003F140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7E2E2D" w:rsidRPr="003F1409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3F1409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8B60B4" w:rsidRPr="003F140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3F1409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3F1409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3F1409" w:rsidRPr="003A70F7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3F1409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178AA210" w14:textId="12948F1B" w:rsidR="000E7443" w:rsidRPr="003F1409" w:rsidRDefault="00192F39" w:rsidP="00686F4F">
      <w:pPr>
        <w:pStyle w:val="Tekstpodstawowy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3F1409">
        <w:rPr>
          <w:rFonts w:asciiTheme="minorHAnsi" w:hAnsiTheme="minorHAnsi" w:cstheme="minorHAnsi"/>
          <w:sz w:val="20"/>
          <w:szCs w:val="20"/>
        </w:rPr>
        <w:t xml:space="preserve">: </w:t>
      </w:r>
      <w:hyperlink r:id="rId10" w:history="1">
        <w:r w:rsidR="003F1409" w:rsidRPr="003A70F7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3F1409">
        <w:rPr>
          <w:rFonts w:asciiTheme="minorHAnsi" w:hAnsiTheme="minorHAnsi" w:cstheme="minorHAnsi"/>
          <w:sz w:val="20"/>
          <w:szCs w:val="20"/>
        </w:rPr>
        <w:t>.</w:t>
      </w:r>
      <w:r w:rsidR="003F140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C7808F1" w14:textId="77777777" w:rsidR="00EB7871" w:rsidRPr="003F1409" w:rsidRDefault="00F23594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3F1409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63FBEA2D" w14:textId="2B52ED28" w:rsidR="008F7292" w:rsidRPr="003F1409" w:rsidRDefault="008F7292" w:rsidP="00456725">
      <w:pPr>
        <w:pStyle w:val="Nagwek2"/>
      </w:pPr>
      <w:r w:rsidRPr="003F1409">
        <w:t xml:space="preserve">Przedmiotem zamówienia jest </w:t>
      </w:r>
      <w:r w:rsidR="0039206A" w:rsidRPr="0039206A">
        <w:t>sukcesywna dostawa paliw: benzyny bezołowiowej Pb 95 i  oleju napędowego ON do pojazdów i urządzeń Samodzielnego Publicznego Zakładu Opieki Zdrowotnej w Siedlcach w systemie sprzedaży bezgotówkowej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4"/>
      </w:tblGrid>
      <w:tr w:rsidR="007E2E2D" w:rsidRPr="003F1409" w14:paraId="0CCC444E" w14:textId="77777777" w:rsidTr="00456725">
        <w:tc>
          <w:tcPr>
            <w:tcW w:w="10094" w:type="dxa"/>
          </w:tcPr>
          <w:p w14:paraId="5253BE60" w14:textId="77777777" w:rsidR="007E2E2D" w:rsidRPr="003F1409" w:rsidRDefault="007E2E2D" w:rsidP="00686F4F">
            <w:pPr>
              <w:pStyle w:val="Tekstpodstawowy"/>
              <w:spacing w:before="80" w:after="6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Szczegółowy opis przedmiotu zamówienia:</w:t>
            </w:r>
          </w:p>
          <w:p w14:paraId="5425FA10" w14:textId="51D5D09D" w:rsidR="0039206A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206A">
              <w:rPr>
                <w:rFonts w:asciiTheme="minorHAnsi" w:hAnsiTheme="minorHAnsi" w:cstheme="minorHAnsi"/>
                <w:sz w:val="20"/>
                <w:szCs w:val="20"/>
              </w:rPr>
              <w:t>Przedmiotem zamówienia jest sukcesywna dostawa paliw: benzyny bezołowiowej Pb 95 i  oleju napędowego ON do pojazdów i urządzeń Samodzielnego Publicznego Zakładu Opieki Zdrowotnej w Siedlcach w systemie sprzedaży bezgotówkowej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9206A">
              <w:rPr>
                <w:rFonts w:asciiTheme="minorHAnsi" w:hAnsiTheme="minorHAnsi" w:cstheme="minorHAnsi"/>
                <w:sz w:val="20"/>
                <w:szCs w:val="20"/>
              </w:rPr>
              <w:t>z wykorzystaniem kart flotowych, w ilościach stosownie do potrzeb Zamawiającego.</w:t>
            </w:r>
          </w:p>
          <w:p w14:paraId="4CCDB5F9" w14:textId="0194BBC0" w:rsidR="0039206A" w:rsidRPr="0039206A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206A">
              <w:rPr>
                <w:rFonts w:asciiTheme="minorHAnsi" w:hAnsiTheme="minorHAnsi" w:cstheme="minorHAnsi"/>
                <w:sz w:val="20"/>
                <w:szCs w:val="20"/>
              </w:rPr>
              <w:t>Przewidywane zapotrzebowanie na zakup paliwa:</w:t>
            </w:r>
          </w:p>
          <w:p w14:paraId="0ACAFD5B" w14:textId="6769D814" w:rsidR="0039206A" w:rsidRPr="0039206A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920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</w:t>
            </w:r>
            <w:r w:rsidRPr="003920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  <w:t>olej napędowy ON – 22 000 litrów.</w:t>
            </w:r>
          </w:p>
          <w:p w14:paraId="71BB56A4" w14:textId="1C6CBFB7" w:rsidR="007E2E2D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920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</w:t>
            </w:r>
            <w:r w:rsidRPr="003920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  <w:t>benzyna bezołowiowa Pb 95 –   2 500 litrów.</w:t>
            </w:r>
            <w:r w:rsidR="007E2E2D" w:rsidRPr="003920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365AA189" w14:textId="6AC4F02C" w:rsidR="007E2E2D" w:rsidRDefault="0039206A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Szacowane</w:t>
            </w:r>
            <w:r w:rsidRPr="0039206A">
              <w:rPr>
                <w:rFonts w:asciiTheme="minorHAnsi" w:hAnsiTheme="minorHAnsi" w:cstheme="minorHAnsi"/>
                <w:sz w:val="20"/>
                <w:szCs w:val="20"/>
              </w:rPr>
              <w:t xml:space="preserve"> ilości paliw płynnych są ilościami szacunkowymi i nie mogą stanowić podstawy do wnoszenia przez Wykonawcę jakichkolwiek roszczeń co do ilości paliw płynnych faktycznie zakupionych przez Zamawiającego w toku realizacji umowy.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2E2D" w:rsidRPr="003F1409">
              <w:rPr>
                <w:rFonts w:asciiTheme="minorHAnsi" w:hAnsiTheme="minorHAnsi" w:cstheme="minorHAnsi"/>
                <w:sz w:val="20"/>
                <w:szCs w:val="20"/>
              </w:rPr>
              <w:t>Zamawiający dopuszcza możliwość zakupu mniejszej ilości paliw niż wyżej podanych, bez możliwości roszczeń finansowych ze strony Wykonawcy.</w:t>
            </w:r>
          </w:p>
          <w:p w14:paraId="234258F3" w14:textId="77777777" w:rsidR="00FC6381" w:rsidRPr="00FC6381" w:rsidRDefault="00FC6381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20ACCCF7" w14:textId="4B4760F6" w:rsidR="007E2E2D" w:rsidRDefault="0039206A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206A">
              <w:rPr>
                <w:rFonts w:asciiTheme="minorHAnsi" w:hAnsiTheme="minorHAnsi" w:cstheme="minorHAnsi"/>
                <w:sz w:val="20"/>
                <w:szCs w:val="20"/>
              </w:rPr>
              <w:t xml:space="preserve">Oferowane paliwa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b</w:t>
            </w:r>
            <w:r w:rsidR="007E2E2D" w:rsidRPr="003F1409">
              <w:rPr>
                <w:rFonts w:asciiTheme="minorHAnsi" w:hAnsiTheme="minorHAnsi" w:cstheme="minorHAnsi"/>
                <w:sz w:val="20"/>
                <w:szCs w:val="20"/>
              </w:rPr>
              <w:t>enzyna bezołowiowa i olej napędowy</w:t>
            </w:r>
            <w:r w:rsidR="00FC638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7E2E2D"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muszą </w:t>
            </w:r>
            <w:r w:rsidR="007E2E2D" w:rsidRPr="003F1409">
              <w:rPr>
                <w:rFonts w:asciiTheme="minorHAnsi" w:hAnsiTheme="minorHAnsi" w:cstheme="minorHAnsi"/>
                <w:sz w:val="20"/>
                <w:szCs w:val="20"/>
              </w:rPr>
              <w:t>spełniać wymagania określone w Rozporządzeniu z dnia 26 czerwca 2024 r. Ministra Klimatu i Środowiska w sprawie wymagań jakościowych dla paliw ciekłych (Dz.U. z 2024 r. poz. 1018).</w:t>
            </w:r>
          </w:p>
          <w:p w14:paraId="16239537" w14:textId="77777777" w:rsidR="0039206A" w:rsidRPr="00FC6381" w:rsidRDefault="0039206A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4ED70DDA" w14:textId="5F5909BB" w:rsidR="0078308A" w:rsidRDefault="007E2E2D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Dostawa polegać będzie </w:t>
            </w:r>
            <w:r w:rsidR="00FC6381">
              <w:rPr>
                <w:rFonts w:asciiTheme="minorHAnsi" w:hAnsiTheme="minorHAnsi" w:cstheme="minorHAnsi"/>
                <w:sz w:val="20"/>
                <w:szCs w:val="20"/>
              </w:rPr>
              <w:t>na sukcesywnym</w:t>
            </w: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 tankowaniu pojazdów i urządzeń</w:t>
            </w:r>
            <w:r w:rsidR="00FC6381" w:rsidRPr="00FC6381">
              <w:rPr>
                <w:rFonts w:asciiTheme="minorHAnsi" w:hAnsiTheme="minorHAnsi" w:cstheme="minorHAnsi"/>
                <w:sz w:val="20"/>
                <w:szCs w:val="20"/>
              </w:rPr>
              <w:t>, w zależności od potrzeb</w:t>
            </w:r>
            <w:r w:rsidR="00FC6381"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 Zamawiającego</w:t>
            </w:r>
            <w:r w:rsidR="00FC6381" w:rsidRPr="00FC638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 na stacji paliw Wykonawcy ulokowanej na terenie administracyjnym miasta Siedlce</w:t>
            </w:r>
            <w:r w:rsidR="0039206A"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78308A"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Zamawiający wymaga, aby miejscem realizacji dostaw była co najmniej jedna stacja położona na terenie administracyjnym miasta Siedlce, zapewniająca możliwość tankowania paliwa (ON, Pb 95) z dystrybutora minimum </w:t>
            </w:r>
            <w:r w:rsidR="0078308A">
              <w:rPr>
                <w:rFonts w:asciiTheme="minorHAnsi" w:hAnsiTheme="minorHAnsi" w:cstheme="minorHAnsi"/>
                <w:sz w:val="20"/>
                <w:szCs w:val="20"/>
              </w:rPr>
              <w:t>7 dni w tygodniu</w:t>
            </w:r>
            <w:r w:rsidR="0078308A"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w godzinach </w:t>
            </w:r>
            <w:r w:rsidR="0078308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78308A"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:00- </w:t>
            </w:r>
            <w:r w:rsidR="0078308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="0078308A" w:rsidRPr="0078308A">
              <w:rPr>
                <w:rFonts w:asciiTheme="minorHAnsi" w:hAnsiTheme="minorHAnsi" w:cstheme="minorHAnsi"/>
                <w:sz w:val="20"/>
                <w:szCs w:val="20"/>
              </w:rPr>
              <w:t>:00.</w:t>
            </w:r>
          </w:p>
          <w:p w14:paraId="09E9ED2D" w14:textId="77777777" w:rsidR="0078308A" w:rsidRP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5259F9CD" w14:textId="3026B965" w:rsidR="0078308A" w:rsidRP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Wykonawca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zapewni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bezgotówkowe pobieranie paliwa z wykorzystaniem systemu elektronicznych kart flotowych zabezpieczonych kodem PIN, wówczas zapewnia bezgotówkowe przekazanie kart flotowych w ciągu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dni od dnia podpisania umowy</w:t>
            </w:r>
            <w:r w:rsidR="005E7F1B">
              <w:rPr>
                <w:rFonts w:asciiTheme="minorHAnsi" w:hAnsiTheme="minorHAnsi" w:cstheme="minorHAnsi"/>
                <w:sz w:val="20"/>
                <w:szCs w:val="20"/>
              </w:rPr>
              <w:t xml:space="preserve"> -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E7F1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i</w:t>
            </w:r>
            <w:r w:rsidRPr="0078308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lość kart </w:t>
            </w:r>
            <w:r w:rsidR="005E7F1B" w:rsidRPr="005E7F1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1</w:t>
            </w:r>
            <w:r w:rsidR="005E7F1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3</w:t>
            </w:r>
            <w:r w:rsidR="005E7F1B" w:rsidRPr="005E7F1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sztuk</w:t>
            </w:r>
            <w:r w:rsidRPr="005E7F1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.</w:t>
            </w:r>
          </w:p>
          <w:p w14:paraId="60D11DDD" w14:textId="16EAAE6A" w:rsidR="0078308A" w:rsidRP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2247E21B" w14:textId="58E638CB" w:rsid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Zamawiający dopuszcza możliwość wydania dodatkowych kart paliwowych z chwilą zarejestrowania nowego zakupionego samochodu lub sprzętu na zamawiającego.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Karty nowe wydawane są Zamawiającemu bezpłatnie, a w razie ich utraty lub kradzieży, Wykonawca wyda karty dodatkowe lub zamienne. Wykonawca ma zapewnić blokadę karty po zgłoszeniu jej utraty w sieci punktów sprzedaży i na stronie internetowej Wykonawcy.</w:t>
            </w:r>
          </w:p>
          <w:p w14:paraId="5B44F4FE" w14:textId="77777777" w:rsidR="0039206A" w:rsidRPr="00FC6381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6A400B44" w14:textId="3BCD77A0" w:rsidR="0078308A" w:rsidRP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Wykonawca umożliwi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regulowanie należności w formie bezgotówkowej, w okresach rozliczeniowych -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razy w miesiącu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od  1 do 15 dnia miesiąca oraz od 16 do ostatniego dnia miesiąca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 xml:space="preserve"> dniowym terminem płatności, na podstawie zbiorczych faktur wraz z bilingiem za pobrane paliwo</w:t>
            </w:r>
            <w:r w:rsidR="0045672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A076CC7" w14:textId="77777777" w:rsidR="0078308A" w:rsidRPr="0078308A" w:rsidRDefault="0078308A" w:rsidP="0078308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Do każdej faktury Wykonawca będzie zobowiązany dołączyć wykaz zawierający następujące informacje:</w:t>
            </w:r>
          </w:p>
          <w:p w14:paraId="7C31A2F6" w14:textId="08381741" w:rsidR="0078308A" w:rsidRPr="0078308A" w:rsidRDefault="0078308A" w:rsidP="00456725">
            <w:pPr>
              <w:pStyle w:val="Tekstpodstawowy"/>
              <w:numPr>
                <w:ilvl w:val="0"/>
                <w:numId w:val="26"/>
              </w:numPr>
              <w:ind w:left="352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miejsce i data przeprowadzenia poszczególnych transakcji,</w:t>
            </w:r>
          </w:p>
          <w:p w14:paraId="68F949D9" w14:textId="4A0EF003" w:rsidR="0078308A" w:rsidRPr="0078308A" w:rsidRDefault="00456725" w:rsidP="00456725">
            <w:pPr>
              <w:pStyle w:val="Tekstpodstawowy"/>
              <w:numPr>
                <w:ilvl w:val="0"/>
                <w:numId w:val="26"/>
              </w:numPr>
              <w:ind w:left="352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78308A" w:rsidRPr="0078308A">
              <w:rPr>
                <w:rFonts w:asciiTheme="minorHAnsi" w:hAnsiTheme="minorHAnsi" w:cstheme="minorHAnsi"/>
                <w:sz w:val="20"/>
                <w:szCs w:val="20"/>
              </w:rPr>
              <w:t>odzaj, ilość i cenę pobranego paliwa,</w:t>
            </w:r>
          </w:p>
          <w:p w14:paraId="2A146B85" w14:textId="3A1A8E8A" w:rsidR="0078308A" w:rsidRPr="0078308A" w:rsidRDefault="0078308A" w:rsidP="00456725">
            <w:pPr>
              <w:pStyle w:val="Tekstpodstawowy"/>
              <w:numPr>
                <w:ilvl w:val="0"/>
                <w:numId w:val="26"/>
              </w:numPr>
              <w:ind w:left="352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numer rejestracyjny pojazdu,</w:t>
            </w:r>
          </w:p>
          <w:p w14:paraId="1FEC6666" w14:textId="27DB09BE" w:rsidR="0078308A" w:rsidRDefault="0078308A" w:rsidP="00456725">
            <w:pPr>
              <w:pStyle w:val="Tekstpodstawowy"/>
              <w:numPr>
                <w:ilvl w:val="0"/>
                <w:numId w:val="26"/>
              </w:numPr>
              <w:ind w:left="352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8308A">
              <w:rPr>
                <w:rFonts w:asciiTheme="minorHAnsi" w:hAnsiTheme="minorHAnsi" w:cstheme="minorHAnsi"/>
                <w:sz w:val="20"/>
                <w:szCs w:val="20"/>
              </w:rPr>
              <w:t>podpis odbierającego.</w:t>
            </w:r>
          </w:p>
          <w:p w14:paraId="2C255BD7" w14:textId="56C050B5" w:rsidR="0039206A" w:rsidRPr="00FC6381" w:rsidRDefault="0039206A" w:rsidP="0039206A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18D1D8F4" w14:textId="6BDBD6BE" w:rsidR="00FC6381" w:rsidRDefault="007E2E2D" w:rsidP="00FC6381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>Wykonawca musi zapewnić ciągłość dostaw paliwa.</w:t>
            </w:r>
          </w:p>
          <w:p w14:paraId="464B4E1D" w14:textId="77777777" w:rsidR="0078308A" w:rsidRPr="0078308A" w:rsidRDefault="0078308A" w:rsidP="00FC6381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54A5B1BE" w14:textId="44F7CEB0" w:rsidR="00FC6381" w:rsidRDefault="00FC6381" w:rsidP="00FC6381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381">
              <w:rPr>
                <w:rFonts w:asciiTheme="minorHAnsi" w:hAnsiTheme="minorHAnsi" w:cstheme="minorHAnsi"/>
                <w:sz w:val="20"/>
                <w:szCs w:val="20"/>
              </w:rPr>
              <w:t xml:space="preserve">Wykonawca będzie posiadał ważną koncesję na sprzedaż paliw będących przedmiotem zamówienia, przez cały okres obowiązywania umowy. W przypadku utraty koncesji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C6381">
              <w:rPr>
                <w:rFonts w:asciiTheme="minorHAnsi" w:hAnsiTheme="minorHAnsi" w:cstheme="minorHAnsi"/>
                <w:sz w:val="20"/>
                <w:szCs w:val="20"/>
              </w:rPr>
              <w:t>na którykolwiek rodzaj paliwa będącego przedmiotem zamówienia w okresie obowiązywania umowy, Zamawiający ma prawo do rozwiązania umowy z przyczyn lezących po stronie Wykonawcy.</w:t>
            </w:r>
          </w:p>
          <w:p w14:paraId="5D917956" w14:textId="77777777" w:rsidR="00FC6381" w:rsidRPr="0078308A" w:rsidRDefault="00FC6381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23F1E232" w14:textId="457CBDFD" w:rsidR="00686F4F" w:rsidRPr="003F1409" w:rsidRDefault="00FC6381" w:rsidP="00686F4F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381">
              <w:rPr>
                <w:rFonts w:asciiTheme="minorHAnsi" w:hAnsiTheme="minorHAnsi" w:cstheme="minorHAnsi"/>
                <w:sz w:val="20"/>
                <w:szCs w:val="20"/>
              </w:rPr>
              <w:t>Zamawiający zastrzega sobie prawo ograniczenia przedmiotu umowy w zakresie ilościowym i asortymentowym, w przypadku, gdy z powodów ekonomicznych, bieżących potrzeb lub innych, nie będzie to leżało w interesie Zamawiającego.</w:t>
            </w:r>
          </w:p>
          <w:p w14:paraId="147FFAFC" w14:textId="77777777" w:rsidR="007E2E2D" w:rsidRPr="003F1409" w:rsidRDefault="007E2E2D" w:rsidP="00686F4F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09100000-0 - Paliwa, 09132100-4 - Benzyna bezołowiowa, 09134100-8 - Olej napędowy </w:t>
            </w:r>
          </w:p>
        </w:tc>
      </w:tr>
    </w:tbl>
    <w:p w14:paraId="13652501" w14:textId="77777777" w:rsidR="00466D96" w:rsidRPr="003F1409" w:rsidRDefault="007E2E2D" w:rsidP="00456725">
      <w:pPr>
        <w:pStyle w:val="Nagwek2"/>
      </w:pPr>
      <w:r w:rsidRPr="003F1409">
        <w:lastRenderedPageBreak/>
        <w:t xml:space="preserve"> </w:t>
      </w:r>
      <w:r w:rsidR="008F7292" w:rsidRPr="003F1409">
        <w:t xml:space="preserve">Zamawiający </w:t>
      </w:r>
      <w:r w:rsidR="00041A23" w:rsidRPr="003F1409">
        <w:t>nie dokonuje podziału zamówienia na części i tym samym nie dopuszcza składania ofert częściowych. Oferty nie zawierające pełnego zakresu przedmiotu zamówienia zostaną odrzucone</w:t>
      </w:r>
      <w:r w:rsidR="008F7292" w:rsidRPr="003F1409">
        <w:t>.</w:t>
      </w:r>
    </w:p>
    <w:p w14:paraId="2A49417A" w14:textId="77777777" w:rsidR="00F23594" w:rsidRPr="003F1409" w:rsidRDefault="00F23594" w:rsidP="00456725">
      <w:pPr>
        <w:pStyle w:val="Nagwek2"/>
      </w:pPr>
      <w:r w:rsidRPr="003F1409">
        <w:t>Miejsce realizacji:</w:t>
      </w:r>
      <w:r w:rsidR="0040419B" w:rsidRPr="003F1409">
        <w:t xml:space="preserve"> </w:t>
      </w:r>
      <w:r w:rsidR="007E2E2D" w:rsidRPr="003F1409">
        <w:rPr>
          <w:b/>
        </w:rPr>
        <w:t>Siedlce</w:t>
      </w:r>
      <w:r w:rsidR="0040419B" w:rsidRPr="003F1409">
        <w:rPr>
          <w:b/>
        </w:rPr>
        <w:t>.</w:t>
      </w:r>
    </w:p>
    <w:p w14:paraId="57619BF1" w14:textId="77777777" w:rsidR="00EB7871" w:rsidRPr="003F1409" w:rsidRDefault="00A2369F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3F1409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56A85659" w14:textId="77777777" w:rsidR="00EB7871" w:rsidRPr="003F1409" w:rsidRDefault="00EB7871" w:rsidP="00456725">
      <w:pPr>
        <w:pStyle w:val="Nagwek2"/>
      </w:pPr>
      <w:r w:rsidRPr="003F1409">
        <w:t>Zamówienie musi zostać zrealizowane w terminie:</w:t>
      </w:r>
      <w:r w:rsidR="0040419B" w:rsidRPr="003F1409">
        <w:t xml:space="preserve"> </w:t>
      </w:r>
      <w:r w:rsidR="007E2E2D" w:rsidRPr="003F1409">
        <w:rPr>
          <w:b/>
        </w:rPr>
        <w:t>12 miesięcy od daty udzielenia zamówienia</w:t>
      </w:r>
      <w:r w:rsidR="00E00A53" w:rsidRPr="003F1409">
        <w:rPr>
          <w:lang w:val="pl-PL"/>
        </w:rPr>
        <w:t>.</w:t>
      </w:r>
    </w:p>
    <w:p w14:paraId="13058075" w14:textId="77777777" w:rsidR="00A2369F" w:rsidRPr="003F1409" w:rsidRDefault="00D867EE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3F1409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4"/>
      <w:r w:rsidR="00341D0D" w:rsidRPr="003F1409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497"/>
      </w:tblGrid>
      <w:tr w:rsidR="007E2E2D" w:rsidRPr="003F1409" w14:paraId="23E43AA8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76BD" w14:textId="77777777" w:rsidR="007E2E2D" w:rsidRPr="003F1409" w:rsidRDefault="007E2E2D" w:rsidP="00686F4F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33EE" w14:textId="77777777" w:rsidR="007E2E2D" w:rsidRPr="003F1409" w:rsidRDefault="007E2E2D" w:rsidP="00686F4F">
            <w:pPr>
              <w:spacing w:before="60" w:after="12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b/>
                <w:sz w:val="18"/>
                <w:szCs w:val="18"/>
              </w:rPr>
              <w:t>Warunki udziału w postępowaniu</w:t>
            </w:r>
          </w:p>
        </w:tc>
      </w:tr>
      <w:tr w:rsidR="007E2E2D" w:rsidRPr="003F1409" w14:paraId="0E32FB88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08FD" w14:textId="77777777" w:rsidR="007E2E2D" w:rsidRPr="003F1409" w:rsidRDefault="007E2E2D" w:rsidP="00686F4F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01B" w14:textId="77777777" w:rsidR="007E2E2D" w:rsidRPr="003F1409" w:rsidRDefault="007E2E2D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do prowadzenia określonej działalności gospodarczej lub zawodowej, o ile wynika to z odrębnych przepisów</w:t>
            </w:r>
          </w:p>
          <w:p w14:paraId="31990625" w14:textId="77777777" w:rsidR="007E2E2D" w:rsidRPr="003F1409" w:rsidRDefault="007E2E2D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kompetencji lub uprawnień do prowadzenia określonej działalności zawodowej, o ile wynika to z odrębnych przepisów . Zamawiający uzna warunek za spełniony, jeżeli Wykonawca wykaże iż posiada  aktualną koncesję na obrót paliwami płynnymi, zgodnie z ustawą z dnia 10 kwietnia 1997 r. Prawo energetyczne (Dz.U. z 2012 r., poz. 1059z późn.zm.)</w:t>
            </w:r>
          </w:p>
          <w:p w14:paraId="568D84F8" w14:textId="77777777" w:rsidR="007E2E2D" w:rsidRPr="003F1409" w:rsidRDefault="007E2E2D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1409">
              <w:rPr>
                <w:rFonts w:asciiTheme="minorHAnsi" w:hAnsiTheme="minorHAnsi" w:cstheme="minorHAnsi"/>
                <w:sz w:val="18"/>
                <w:szCs w:val="18"/>
              </w:rPr>
              <w:t>Ocena spełniania warunków udziału w postępowaniu będzie dokonana na zasadzie spełnia/nie spełnia, na podstawie załączonego dokumentu.</w:t>
            </w:r>
          </w:p>
        </w:tc>
      </w:tr>
    </w:tbl>
    <w:p w14:paraId="70698546" w14:textId="77777777" w:rsidR="00F278EE" w:rsidRPr="003F1409" w:rsidRDefault="00341D0D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3F1409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5"/>
    </w:p>
    <w:p w14:paraId="1B2AD501" w14:textId="77777777" w:rsidR="00892EAD" w:rsidRPr="003F1409" w:rsidRDefault="00B31453" w:rsidP="00456725">
      <w:pPr>
        <w:pStyle w:val="Nagwek2"/>
      </w:pPr>
      <w:r w:rsidRPr="003F1409">
        <w:t>Wykonawca wraz z ofertą zobowiązany jest złożyć</w:t>
      </w:r>
      <w:r w:rsidR="00ED0999" w:rsidRPr="003F1409">
        <w:t>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497"/>
      </w:tblGrid>
      <w:tr w:rsidR="003F1409" w:rsidRPr="003F1409" w14:paraId="33202DEA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487E" w14:textId="77777777" w:rsidR="003F1409" w:rsidRPr="003F1409" w:rsidRDefault="003F1409" w:rsidP="00686F4F">
            <w:pPr>
              <w:spacing w:before="60" w:after="120"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F1409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BF93" w14:textId="4B5727EA" w:rsidR="003F1409" w:rsidRPr="003F1409" w:rsidRDefault="003F1409" w:rsidP="00686F4F">
            <w:pPr>
              <w:spacing w:before="60" w:after="120" w:line="36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F1409" w:rsidRPr="003F1409" w14:paraId="2BB9322D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36BB" w14:textId="77777777" w:rsidR="003F1409" w:rsidRPr="003F1409" w:rsidRDefault="003F1409" w:rsidP="00686F4F">
            <w:pPr>
              <w:spacing w:before="60" w:after="120"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409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4AB3" w14:textId="77777777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409">
              <w:rPr>
                <w:rFonts w:ascii="Calibri" w:hAnsi="Calibri" w:cs="Calibri"/>
                <w:b/>
                <w:bCs/>
                <w:sz w:val="20"/>
                <w:szCs w:val="20"/>
              </w:rPr>
              <w:t>Wzór oferty na dostawy</w:t>
            </w:r>
          </w:p>
          <w:p w14:paraId="18A9233A" w14:textId="45E08AAC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86F4F">
              <w:rPr>
                <w:rFonts w:ascii="Calibri" w:hAnsi="Calibri" w:cs="Calibri"/>
                <w:sz w:val="18"/>
                <w:szCs w:val="18"/>
              </w:rPr>
              <w:t>Wzór oferty na dostawy</w:t>
            </w:r>
          </w:p>
        </w:tc>
      </w:tr>
      <w:tr w:rsidR="003F1409" w:rsidRPr="003F1409" w14:paraId="19B09DC5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A96" w14:textId="7710651A" w:rsidR="003F1409" w:rsidRPr="003F1409" w:rsidRDefault="003F1409" w:rsidP="00686F4F">
            <w:pPr>
              <w:spacing w:before="60" w:after="120"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BD7" w14:textId="77777777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409">
              <w:rPr>
                <w:rFonts w:ascii="Calibri" w:hAnsi="Calibri" w:cs="Calibri"/>
                <w:b/>
                <w:bCs/>
                <w:sz w:val="20"/>
                <w:szCs w:val="20"/>
              </w:rPr>
              <w:t>Zezwolenie, koncesja lub licencja</w:t>
            </w:r>
          </w:p>
          <w:p w14:paraId="2DB52747" w14:textId="24BCB63F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6F4F">
              <w:rPr>
                <w:rFonts w:ascii="Calibri" w:hAnsi="Calibri" w:cs="Calibri"/>
                <w:sz w:val="18"/>
                <w:szCs w:val="18"/>
              </w:rPr>
              <w:t>Zezwolenie, licencja lub koncesja potwierdzający spełnianie przez Wykonawcę warunków udziału w postępowaniu dotyczących wymaganych uprawnień do prowadzenia określonej działalności gospodarczej lub zawodowej.</w:t>
            </w:r>
          </w:p>
        </w:tc>
      </w:tr>
      <w:tr w:rsidR="003F1409" w:rsidRPr="003F1409" w14:paraId="530902DF" w14:textId="77777777" w:rsidTr="00686F4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A594" w14:textId="4B039D64" w:rsidR="003F1409" w:rsidRPr="003F1409" w:rsidRDefault="003F1409" w:rsidP="00686F4F">
            <w:pPr>
              <w:spacing w:before="60" w:after="120"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962" w14:textId="77777777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409">
              <w:rPr>
                <w:rFonts w:ascii="Calibri" w:hAnsi="Calibri" w:cs="Calibri"/>
                <w:b/>
                <w:bCs/>
                <w:sz w:val="20"/>
                <w:szCs w:val="20"/>
              </w:rPr>
              <w:t>Dokument fiskalny</w:t>
            </w:r>
          </w:p>
          <w:p w14:paraId="3B980BC9" w14:textId="5EE93FA4" w:rsidR="003F1409" w:rsidRPr="003F1409" w:rsidRDefault="003F1409" w:rsidP="00686F4F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6F4F">
              <w:rPr>
                <w:rFonts w:ascii="Calibri" w:hAnsi="Calibri" w:cs="Calibri"/>
                <w:sz w:val="18"/>
                <w:szCs w:val="18"/>
              </w:rPr>
              <w:t>Dokument fiskalny z dnia 2</w:t>
            </w:r>
            <w:r w:rsidR="00456725">
              <w:rPr>
                <w:rFonts w:ascii="Calibri" w:hAnsi="Calibri" w:cs="Calibri"/>
                <w:sz w:val="18"/>
                <w:szCs w:val="18"/>
              </w:rPr>
              <w:t>5</w:t>
            </w:r>
            <w:r w:rsidRPr="00686F4F">
              <w:rPr>
                <w:rFonts w:ascii="Calibri" w:hAnsi="Calibri" w:cs="Calibri"/>
                <w:sz w:val="18"/>
                <w:szCs w:val="18"/>
              </w:rPr>
              <w:t>.02.202</w:t>
            </w:r>
            <w:r w:rsidR="00686F4F" w:rsidRPr="00686F4F">
              <w:rPr>
                <w:rFonts w:ascii="Calibri" w:hAnsi="Calibri" w:cs="Calibri"/>
                <w:sz w:val="18"/>
                <w:szCs w:val="18"/>
              </w:rPr>
              <w:t>6</w:t>
            </w:r>
            <w:r w:rsidRPr="00686F4F">
              <w:rPr>
                <w:rFonts w:ascii="Calibri" w:hAnsi="Calibri" w:cs="Calibri"/>
                <w:sz w:val="18"/>
                <w:szCs w:val="18"/>
              </w:rPr>
              <w:t>r., który potwierdza zaoferowaną cenę oleju napędowego i benzyny bezołowiowej.</w:t>
            </w:r>
          </w:p>
        </w:tc>
      </w:tr>
    </w:tbl>
    <w:p w14:paraId="0F1E4A4B" w14:textId="77777777" w:rsidR="00BC04D7" w:rsidRPr="003F1409" w:rsidRDefault="00672DAE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3F1409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3F1409">
        <w:rPr>
          <w:rFonts w:asciiTheme="minorHAnsi" w:hAnsiTheme="minorHAnsi" w:cstheme="minorHAnsi"/>
          <w:sz w:val="20"/>
          <w:szCs w:val="20"/>
        </w:rPr>
        <w:t xml:space="preserve"> sposob</w:t>
      </w:r>
      <w:r w:rsidRPr="003F1409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Pr="003F1409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1814C8AF" w14:textId="77777777" w:rsidR="000515DB" w:rsidRPr="003F1409" w:rsidRDefault="00EA364A" w:rsidP="00456725">
      <w:pPr>
        <w:pStyle w:val="Nagwek2"/>
      </w:pPr>
      <w:r w:rsidRPr="003F1409">
        <w:t>Wykonawca może złożyć tylko jedną ofertę, która powinna być sporządzona przez Wykonawcę według treści postanowień niniejszego Zaproszenia</w:t>
      </w:r>
      <w:r w:rsidR="00C73593" w:rsidRPr="003F1409">
        <w:rPr>
          <w:color w:val="auto"/>
          <w:lang w:val="pl-PL"/>
        </w:rPr>
        <w:t>.</w:t>
      </w:r>
    </w:p>
    <w:p w14:paraId="39EC27C8" w14:textId="4D2ECE6E" w:rsidR="00830770" w:rsidRPr="003F1409" w:rsidRDefault="00EA364A" w:rsidP="00456725">
      <w:pPr>
        <w:pStyle w:val="Nagwek2"/>
      </w:pPr>
      <w:r w:rsidRPr="003F1409">
        <w:t>Oferta wraz z załącznikami musi być czytelna i sporządzona w języku polskim</w:t>
      </w:r>
      <w:r w:rsidRPr="003F1409">
        <w:rPr>
          <w:lang w:val="pl-PL"/>
        </w:rPr>
        <w:t>.</w:t>
      </w:r>
    </w:p>
    <w:p w14:paraId="3D8EEB29" w14:textId="7B3D0DB9" w:rsidR="007E2E2D" w:rsidRPr="003F1409" w:rsidRDefault="00EA364A" w:rsidP="00456725">
      <w:pPr>
        <w:pStyle w:val="Nagwek2"/>
      </w:pPr>
      <w:r w:rsidRPr="003F1409">
        <w:t>Ofertę, wraz ze stanowiącymi jej integralną część załącznikami, należy złożyć</w:t>
      </w:r>
      <w:bookmarkStart w:id="7" w:name="_Hlk37839604"/>
      <w:r w:rsidRPr="003F1409">
        <w:t xml:space="preserve"> </w:t>
      </w:r>
      <w:bookmarkEnd w:id="7"/>
      <w:r w:rsidR="007E2E2D" w:rsidRPr="003F1409">
        <w:t xml:space="preserve">drogą elektroniczną na adres e-mail </w:t>
      </w:r>
      <w:hyperlink r:id="rId11" w:history="1">
        <w:r w:rsidR="003F1409" w:rsidRPr="003A70F7">
          <w:rPr>
            <w:rStyle w:val="Hipercze"/>
          </w:rPr>
          <w:t>przetargi@spzoz-siedlce.pl</w:t>
        </w:r>
      </w:hyperlink>
      <w:r w:rsidR="003F1409">
        <w:rPr>
          <w:color w:val="000080"/>
          <w:u w:val="single"/>
        </w:rPr>
        <w:t xml:space="preserve"> </w:t>
      </w:r>
      <w:r w:rsidRPr="003F1409">
        <w:t xml:space="preserve"> </w:t>
      </w:r>
      <w:r w:rsidR="007E2E2D" w:rsidRPr="003F1409">
        <w:t>.</w:t>
      </w:r>
      <w:bookmarkStart w:id="8" w:name="_Hlk37866756"/>
      <w:r w:rsidR="00686F4F">
        <w:t xml:space="preserve"> </w:t>
      </w:r>
    </w:p>
    <w:p w14:paraId="4D24A967" w14:textId="77777777" w:rsidR="007E2E2D" w:rsidRPr="003F1409" w:rsidRDefault="007E2E2D" w:rsidP="00456725">
      <w:pPr>
        <w:pStyle w:val="Nagwek2"/>
      </w:pPr>
      <w:bookmarkStart w:id="9" w:name="_Hlk37863867"/>
      <w:r w:rsidRPr="003F1409">
        <w:t>Do złożenia oferty konieczne jest posiadanie przez osobę upoważnioną do reprezentowania Wykonawcy ważnego kwalifikowanego podpisu elektronicznego</w:t>
      </w:r>
      <w:bookmarkEnd w:id="9"/>
      <w:r w:rsidRPr="003F1409">
        <w:rPr>
          <w:lang w:val="pl-PL"/>
        </w:rPr>
        <w:t>, podpisu zaufanego lub podpisu osobistego.</w:t>
      </w:r>
    </w:p>
    <w:p w14:paraId="1283B394" w14:textId="77777777" w:rsidR="007E2E2D" w:rsidRPr="003F1409" w:rsidRDefault="007E2E2D" w:rsidP="00456725">
      <w:pPr>
        <w:pStyle w:val="Nagwek2"/>
      </w:pPr>
      <w:r w:rsidRPr="003F1409">
        <w:t>Ilekroć w niniejszym Zaproszeniu mowa jest o:</w:t>
      </w:r>
    </w:p>
    <w:p w14:paraId="618D0277" w14:textId="77777777" w:rsidR="007E2E2D" w:rsidRPr="003F1409" w:rsidRDefault="007E2E2D" w:rsidP="00456725">
      <w:pPr>
        <w:pStyle w:val="Nagwek2"/>
        <w:numPr>
          <w:ilvl w:val="0"/>
          <w:numId w:val="16"/>
        </w:numPr>
      </w:pPr>
      <w:r w:rsidRPr="003F1409">
        <w:t>podpisie zaufanym – należy przez to rozumieć podpis, o którym mowa art. 3 pkt 14a ustawy z 17 lutego 2005 r. o informatyzacji działalności podmiotów realizujących zadania publiczne (t.j Dz.U.2025 poz. 1703);</w:t>
      </w:r>
    </w:p>
    <w:p w14:paraId="79A476EE" w14:textId="77777777" w:rsidR="007E2E2D" w:rsidRPr="003F1409" w:rsidRDefault="007E2E2D" w:rsidP="00456725">
      <w:pPr>
        <w:pStyle w:val="Nagwek2"/>
        <w:numPr>
          <w:ilvl w:val="0"/>
          <w:numId w:val="16"/>
        </w:numPr>
      </w:pPr>
      <w:r w:rsidRPr="003F1409">
        <w:lastRenderedPageBreak/>
        <w:t>podpisie osobistym – należy przez to rozumieć podpis, o którym mowa w art. z art. 2 ust. 1 pkt 9 ustawy z 6 sierpnia 2010 r. o dowodach osobistych (t.j Dz.U.2025 poz. 1753).</w:t>
      </w:r>
    </w:p>
    <w:p w14:paraId="35737149" w14:textId="77777777" w:rsidR="007E2E2D" w:rsidRPr="003F1409" w:rsidRDefault="007E2E2D" w:rsidP="00456725">
      <w:pPr>
        <w:pStyle w:val="Nagwek2"/>
      </w:pPr>
      <w:bookmarkStart w:id="10" w:name="_Hlk37936911"/>
      <w:r w:rsidRPr="003F1409">
        <w:t>Zalecenia Zamawiającego odnośnie kwalifikowanego podpisu elektronicznego</w:t>
      </w:r>
      <w:bookmarkEnd w:id="10"/>
      <w:r w:rsidRPr="003F1409">
        <w:rPr>
          <w:lang w:val="pl-PL"/>
        </w:rPr>
        <w:t>:</w:t>
      </w:r>
    </w:p>
    <w:p w14:paraId="28CDDBDB" w14:textId="77777777" w:rsidR="007E2E2D" w:rsidRPr="003F1409" w:rsidRDefault="007E2E2D" w:rsidP="00456725">
      <w:pPr>
        <w:pStyle w:val="Nagwek2"/>
        <w:numPr>
          <w:ilvl w:val="0"/>
          <w:numId w:val="5"/>
        </w:numPr>
      </w:pPr>
      <w:bookmarkStart w:id="11" w:name="_Hlk37936930"/>
      <w:r w:rsidRPr="003F1409">
        <w:t>dokumenty sporządzone i przesyłane w formacie .pdf zaleca się podpisywać kwalifikowanym podpisem elektronicznym w formacie P</w:t>
      </w:r>
      <w:r w:rsidRPr="003F1409">
        <w:rPr>
          <w:lang w:val="pl-PL"/>
        </w:rPr>
        <w:t>A</w:t>
      </w:r>
      <w:r w:rsidRPr="003F1409">
        <w:t>dES</w:t>
      </w:r>
      <w:bookmarkEnd w:id="11"/>
      <w:r w:rsidRPr="003F1409">
        <w:rPr>
          <w:lang w:val="pl-PL"/>
        </w:rPr>
        <w:t>;</w:t>
      </w:r>
    </w:p>
    <w:p w14:paraId="7C782E55" w14:textId="77777777" w:rsidR="007E2E2D" w:rsidRPr="003F1409" w:rsidRDefault="007E2E2D" w:rsidP="00456725">
      <w:pPr>
        <w:pStyle w:val="Nagwek2"/>
        <w:numPr>
          <w:ilvl w:val="0"/>
          <w:numId w:val="5"/>
        </w:numPr>
      </w:pPr>
      <w:r w:rsidRPr="003F1409">
        <w:t>dokumenty sporządzone i przesyłane w formacie innym niż .pdf (np.: .doc, .docx, .xlsx, .xml) zaleca się podpisywać kwalifikowanym podpisem elektronicznym w formacie XAdES;</w:t>
      </w:r>
    </w:p>
    <w:p w14:paraId="2996618D" w14:textId="77777777" w:rsidR="007E2E2D" w:rsidRPr="003F1409" w:rsidRDefault="007E2E2D" w:rsidP="00456725">
      <w:pPr>
        <w:pStyle w:val="Nagwek2"/>
        <w:numPr>
          <w:ilvl w:val="0"/>
          <w:numId w:val="5"/>
        </w:numPr>
      </w:pPr>
      <w:r w:rsidRPr="003F1409">
        <w:t>do składania kwalifikowanego podpisu elektronicznego zaleca się stosowanie algorytmu SHA-2 (lub wyższego)</w:t>
      </w:r>
      <w:r w:rsidRPr="003F1409">
        <w:rPr>
          <w:lang w:val="pl-PL"/>
        </w:rPr>
        <w:t>.</w:t>
      </w:r>
    </w:p>
    <w:p w14:paraId="5D1EBD02" w14:textId="77777777" w:rsidR="00D1105D" w:rsidRPr="003F1409" w:rsidRDefault="00D1105D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12" w:name="_Toc258314253"/>
      <w:bookmarkEnd w:id="8"/>
      <w:r w:rsidRPr="003F1409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7F45EA89" w14:textId="77777777" w:rsidR="00D1105D" w:rsidRPr="003F1409" w:rsidRDefault="00D1105D" w:rsidP="00456725">
      <w:pPr>
        <w:pStyle w:val="Nagwek2"/>
      </w:pPr>
      <w:r w:rsidRPr="003F1409"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7E2E2D" w:rsidRPr="003F1409" w14:paraId="13167B83" w14:textId="77777777" w:rsidTr="00FD2E03">
        <w:tc>
          <w:tcPr>
            <w:tcW w:w="9214" w:type="dxa"/>
          </w:tcPr>
          <w:p w14:paraId="384390CB" w14:textId="4E288ECA" w:rsidR="007E2E2D" w:rsidRPr="003F1409" w:rsidRDefault="007E2E2D" w:rsidP="00686F4F">
            <w:pPr>
              <w:spacing w:after="120" w:line="360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Robert Misiak - </w:t>
            </w:r>
            <w:r w:rsidRPr="003F140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12" w:history="1">
              <w:r w:rsidR="00686F4F" w:rsidRPr="003A70F7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  <w:r w:rsidR="00686F4F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 xml:space="preserve"> </w:t>
            </w:r>
          </w:p>
        </w:tc>
      </w:tr>
      <w:tr w:rsidR="007E2E2D" w:rsidRPr="003F1409" w14:paraId="2031CBB3" w14:textId="77777777" w:rsidTr="00FD2E03">
        <w:tc>
          <w:tcPr>
            <w:tcW w:w="9214" w:type="dxa"/>
          </w:tcPr>
          <w:p w14:paraId="608D1A2B" w14:textId="74B572B1" w:rsidR="007E2E2D" w:rsidRPr="003F1409" w:rsidRDefault="007E2E2D" w:rsidP="00686F4F">
            <w:pPr>
              <w:spacing w:after="120" w:line="360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 xml:space="preserve">   Emilia Mikołajczuk</w:t>
            </w:r>
            <w:r w:rsidRPr="003F140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 </w:t>
            </w:r>
            <w:r w:rsidRPr="003F140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13" w:history="1">
              <w:r w:rsidR="00686F4F" w:rsidRPr="003A70F7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  <w:r w:rsidR="00686F4F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 xml:space="preserve"> </w:t>
            </w:r>
          </w:p>
        </w:tc>
      </w:tr>
    </w:tbl>
    <w:p w14:paraId="316050F8" w14:textId="77777777" w:rsidR="008D48A7" w:rsidRPr="003F1409" w:rsidRDefault="007E2E2D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3F1409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3F1409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3F1409">
        <w:rPr>
          <w:rFonts w:asciiTheme="minorHAnsi" w:hAnsiTheme="minorHAnsi" w:cstheme="minorHAnsi"/>
          <w:sz w:val="20"/>
          <w:szCs w:val="20"/>
        </w:rPr>
        <w:t>fert</w:t>
      </w:r>
      <w:bookmarkEnd w:id="12"/>
    </w:p>
    <w:p w14:paraId="570F03BF" w14:textId="6E92308D" w:rsidR="00B51D96" w:rsidRPr="003F1409" w:rsidRDefault="00D1105D" w:rsidP="00456725">
      <w:pPr>
        <w:pStyle w:val="Nagwek2"/>
      </w:pPr>
      <w:r w:rsidRPr="003F1409">
        <w:t xml:space="preserve">Ofertę, należy złożyć </w:t>
      </w:r>
      <w:bookmarkStart w:id="13" w:name="_Hlk37407124"/>
      <w:r w:rsidR="007E2E2D" w:rsidRPr="003F1409">
        <w:t xml:space="preserve">drogą elektroniczną na adres e-mail </w:t>
      </w:r>
      <w:hyperlink r:id="rId14" w:history="1">
        <w:r w:rsidR="003F1409" w:rsidRPr="003A70F7">
          <w:rPr>
            <w:rStyle w:val="Hipercze"/>
          </w:rPr>
          <w:t>przetargi@spzoz-siedlce.pl</w:t>
        </w:r>
      </w:hyperlink>
      <w:r w:rsidRPr="003F1409">
        <w:t xml:space="preserve"> </w:t>
      </w:r>
      <w:r w:rsidR="007E2E2D" w:rsidRPr="003F1409">
        <w:rPr>
          <w:lang w:eastAsia="pl-PL"/>
        </w:rPr>
        <w:t xml:space="preserve"> </w:t>
      </w:r>
      <w:bookmarkEnd w:id="13"/>
      <w:r w:rsidRPr="003F1409">
        <w:rPr>
          <w:lang w:val="pl-PL"/>
        </w:rPr>
        <w:t xml:space="preserve">w terminie </w:t>
      </w:r>
      <w:r w:rsidRPr="003F1409">
        <w:t xml:space="preserve">do dnia </w:t>
      </w:r>
      <w:r w:rsidR="002054E1">
        <w:t xml:space="preserve">                   </w:t>
      </w:r>
      <w:r w:rsidR="007E2E2D" w:rsidRPr="003F1409">
        <w:rPr>
          <w:b/>
        </w:rPr>
        <w:t>2026-03-</w:t>
      </w:r>
      <w:r w:rsidR="00456725">
        <w:rPr>
          <w:b/>
        </w:rPr>
        <w:t>10</w:t>
      </w:r>
      <w:r w:rsidRPr="003F1409">
        <w:t xml:space="preserve"> do godz. </w:t>
      </w:r>
      <w:r w:rsidR="007E2E2D" w:rsidRPr="003F1409">
        <w:rPr>
          <w:b/>
        </w:rPr>
        <w:t>10:00</w:t>
      </w:r>
      <w:r w:rsidR="008D48A7" w:rsidRPr="003F1409">
        <w:t>.</w:t>
      </w:r>
    </w:p>
    <w:p w14:paraId="79023520" w14:textId="77777777" w:rsidR="00686F4F" w:rsidRPr="00686F4F" w:rsidRDefault="00686F4F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686F4F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64BD1811" w14:textId="77777777" w:rsidR="00686F4F" w:rsidRPr="00686F4F" w:rsidRDefault="00686F4F" w:rsidP="00686F4F">
      <w:pPr>
        <w:pStyle w:val="Nagwek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86F4F">
        <w:rPr>
          <w:rFonts w:asciiTheme="minorHAnsi" w:hAnsiTheme="minorHAnsi" w:cstheme="minorHAnsi"/>
          <w:b w:val="0"/>
          <w:bCs w:val="0"/>
          <w:sz w:val="20"/>
          <w:szCs w:val="20"/>
        </w:rPr>
        <w:t>Oferty będą oceniane wg nw. kryterium oceny ofert: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2"/>
        <w:gridCol w:w="2693"/>
      </w:tblGrid>
      <w:tr w:rsidR="00686F4F" w:rsidRPr="00686F4F" w14:paraId="38DF955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511F5D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2D0ECC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F9D840B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Waga</w:t>
            </w:r>
          </w:p>
        </w:tc>
      </w:tr>
      <w:tr w:rsidR="00686F4F" w:rsidRPr="00686F4F" w14:paraId="7EF5085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909A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6307" w14:textId="5A639E4C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Cena</w:t>
            </w:r>
            <w:r w:rsidR="00C04D31">
              <w:rPr>
                <w:rFonts w:asciiTheme="minorHAnsi" w:hAnsiTheme="minorHAnsi" w:cstheme="minorHAnsi"/>
                <w:sz w:val="20"/>
                <w:szCs w:val="20"/>
              </w:rPr>
              <w:t xml:space="preserve"> – wartość</w:t>
            </w: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 xml:space="preserve"> brutto</w:t>
            </w:r>
            <w:r w:rsidR="00C04D3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96B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60 %</w:t>
            </w:r>
          </w:p>
        </w:tc>
      </w:tr>
      <w:tr w:rsidR="00686F4F" w:rsidRPr="00686F4F" w14:paraId="6430D78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2D4E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BD42" w14:textId="6111A45C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tały rabat od aktualnej ceny jednego litra paliwa w dniu każdorazowego tankowania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8876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40%</w:t>
            </w:r>
          </w:p>
        </w:tc>
      </w:tr>
    </w:tbl>
    <w:p w14:paraId="40C94CE1" w14:textId="77777777" w:rsidR="00686F4F" w:rsidRPr="00686F4F" w:rsidRDefault="00686F4F" w:rsidP="00686F4F">
      <w:pPr>
        <w:pStyle w:val="Nagwek1"/>
        <w:numPr>
          <w:ilvl w:val="0"/>
          <w:numId w:val="0"/>
        </w:numPr>
        <w:spacing w:line="360" w:lineRule="auto"/>
        <w:ind w:left="431" w:hanging="431"/>
        <w:rPr>
          <w:rFonts w:asciiTheme="minorHAnsi" w:hAnsiTheme="minorHAnsi" w:cstheme="minorHAnsi"/>
          <w:b w:val="0"/>
          <w:bCs w:val="0"/>
          <w:kern w:val="2"/>
          <w:sz w:val="20"/>
          <w:szCs w:val="20"/>
          <w:lang w:eastAsia="en-US"/>
        </w:rPr>
      </w:pPr>
      <w:r w:rsidRPr="00686F4F">
        <w:rPr>
          <w:rFonts w:asciiTheme="minorHAnsi" w:hAnsiTheme="minorHAnsi" w:cstheme="minorHAnsi"/>
          <w:b w:val="0"/>
          <w:bCs w:val="0"/>
          <w:sz w:val="20"/>
          <w:szCs w:val="20"/>
        </w:rPr>
        <w:t>Punkty przyznawane za podane kryteria będą liczone według następujących wzorów: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762"/>
      </w:tblGrid>
      <w:tr w:rsidR="00686F4F" w:rsidRPr="00686F4F" w14:paraId="5326F97C" w14:textId="777777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9730BA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kryterium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351302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Wzór</w:t>
            </w:r>
          </w:p>
        </w:tc>
      </w:tr>
      <w:tr w:rsidR="00686F4F" w:rsidRPr="00686F4F" w14:paraId="7D4593A4" w14:textId="777777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E802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605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7F28D116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liczba punktów = ( C min/C of ) * 100 * waga, gdzie:</w:t>
            </w:r>
          </w:p>
          <w:p w14:paraId="5BEA422F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C min - najniższa cena spośród wszystkich ofert</w:t>
            </w:r>
          </w:p>
          <w:p w14:paraId="44F9F564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C of -  cena podana w ofercie</w:t>
            </w:r>
          </w:p>
          <w:p w14:paraId="4447E1E2" w14:textId="77777777" w:rsidR="00686F4F" w:rsidRPr="00456725" w:rsidRDefault="00686F4F" w:rsidP="00686F4F">
            <w:pPr>
              <w:spacing w:line="360" w:lineRule="auto"/>
              <w:rPr>
                <w:rFonts w:asciiTheme="minorHAnsi" w:hAnsiTheme="minorHAnsi" w:cstheme="minorHAnsi"/>
                <w:bCs/>
                <w:iCs/>
                <w:sz w:val="12"/>
                <w:szCs w:val="12"/>
              </w:rPr>
            </w:pPr>
          </w:p>
          <w:p w14:paraId="14B16BCD" w14:textId="48811E1C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</w:pPr>
            <w:r w:rsidRPr="00686F4F"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 xml:space="preserve">Do obliczania ceny oferty Wykonawca powinien zastosować </w:t>
            </w:r>
            <w:r w:rsidRPr="00686F4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cenę detaliczną 1l paliwa z dnia </w:t>
            </w:r>
            <w:r w:rsidR="00C04D31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25</w:t>
            </w:r>
            <w:r w:rsidRPr="00686F4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.02.202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6</w:t>
            </w:r>
            <w:r w:rsidRPr="00686F4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r. (</w:t>
            </w:r>
            <w:r w:rsidRPr="00686F4F"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>na potwierdzenie czego Wykonawca dołączy do oferty dokumenty fiskalne z dnia 2</w:t>
            </w:r>
            <w:r w:rsidR="00C04D31"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>5</w:t>
            </w:r>
            <w:r w:rsidRPr="00686F4F"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>.02.202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>6</w:t>
            </w:r>
            <w:r w:rsidRPr="00686F4F"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  <w:t>r., a Zamawiający zastrzega sobie prawo do weryfikacji ceny wskazanej przez Wykonawcę.)</w:t>
            </w:r>
          </w:p>
          <w:p w14:paraId="758162FF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</w:pPr>
          </w:p>
          <w:p w14:paraId="7FBFD46F" w14:textId="1C64998E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iCs/>
                <w:sz w:val="20"/>
                <w:szCs w:val="20"/>
                <w:lang w:val="x-none"/>
              </w:rPr>
            </w:pPr>
            <w:r w:rsidRPr="00C04D31">
              <w:rPr>
                <w:rFonts w:asciiTheme="minorHAnsi" w:hAnsiTheme="minorHAnsi" w:cstheme="minorHAnsi"/>
                <w:iCs/>
                <w:sz w:val="20"/>
                <w:szCs w:val="20"/>
                <w:highlight w:val="yellow"/>
                <w:lang w:val="x-none"/>
              </w:rPr>
              <w:t>CENA końcowa brutto paliwa stanowi cenę brutto za 1 l paliwa z dnia 2</w:t>
            </w:r>
            <w:r w:rsidR="00C04D31" w:rsidRPr="00C04D31">
              <w:rPr>
                <w:rFonts w:asciiTheme="minorHAnsi" w:hAnsiTheme="minorHAnsi" w:cstheme="minorHAnsi"/>
                <w:iCs/>
                <w:sz w:val="20"/>
                <w:szCs w:val="20"/>
                <w:highlight w:val="yellow"/>
                <w:lang w:val="x-none"/>
              </w:rPr>
              <w:t>5</w:t>
            </w:r>
            <w:r w:rsidRPr="00C04D31">
              <w:rPr>
                <w:rFonts w:asciiTheme="minorHAnsi" w:hAnsiTheme="minorHAnsi" w:cstheme="minorHAnsi"/>
                <w:iCs/>
                <w:sz w:val="20"/>
                <w:szCs w:val="20"/>
                <w:highlight w:val="yellow"/>
                <w:lang w:val="x-none"/>
              </w:rPr>
              <w:t>.02.2026 r. pomnożoną przez zamawianą ilość paliwa i pomniejszoną o odpowiednią wysokość zaoferowanego rabatu/upustu.</w:t>
            </w:r>
          </w:p>
        </w:tc>
      </w:tr>
      <w:tr w:rsidR="00686F4F" w:rsidRPr="00686F4F" w14:paraId="2F4088BF" w14:textId="777777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FB61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9B5E" w14:textId="74D197B6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</w:t>
            </w:r>
            <w:r w:rsidRPr="00686F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ały rabat</w:t>
            </w:r>
          </w:p>
          <w:p w14:paraId="77124AF9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liczba punktów = ( R of/ R mAX ) * 100 * waga, gdzie:</w:t>
            </w:r>
          </w:p>
          <w:p w14:paraId="13D32CF8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iCs/>
                <w:sz w:val="20"/>
                <w:szCs w:val="20"/>
              </w:rPr>
              <w:t>R OF -  rabat podany w ofercie</w:t>
            </w:r>
          </w:p>
          <w:p w14:paraId="2770D8F9" w14:textId="77777777" w:rsidR="00686F4F" w:rsidRPr="00686F4F" w:rsidRDefault="00686F4F" w:rsidP="00686F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6F4F">
              <w:rPr>
                <w:rFonts w:asciiTheme="minorHAnsi" w:hAnsiTheme="minorHAnsi" w:cstheme="minorHAnsi"/>
                <w:sz w:val="20"/>
                <w:szCs w:val="20"/>
              </w:rPr>
              <w:t>R mAX – najwyższy rabat  spośród wszystkich ofert</w:t>
            </w:r>
          </w:p>
        </w:tc>
      </w:tr>
    </w:tbl>
    <w:p w14:paraId="4C26186C" w14:textId="42D5FEC0" w:rsidR="00456725" w:rsidRPr="00456725" w:rsidRDefault="00456725" w:rsidP="00456725">
      <w:pPr>
        <w:pStyle w:val="Nagwek2"/>
      </w:pPr>
      <w:r w:rsidRPr="00456725">
        <w:t>Po dokonaniu oceny punkty zostaną zsumowane dla każdego z kryteriów oddzielnie. Suma punktów uzyskanych za wszystkie kryteria oceny stanowić będzie końcową ocenę danej oferty.</w:t>
      </w:r>
    </w:p>
    <w:p w14:paraId="760FA56D" w14:textId="0851FB65" w:rsidR="00603291" w:rsidRPr="003F1409" w:rsidRDefault="007911FF" w:rsidP="00686F4F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514A4E24" w14:textId="77777777" w:rsidR="00930133" w:rsidRPr="003F1409" w:rsidRDefault="00672DAE" w:rsidP="00456725">
      <w:pPr>
        <w:pStyle w:val="Nagwek2"/>
      </w:pPr>
      <w:bookmarkStart w:id="14" w:name="_Hlk515367328"/>
      <w:r w:rsidRPr="003F1409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3F1409">
        <w:t>.</w:t>
      </w:r>
    </w:p>
    <w:p w14:paraId="2AA4AB8C" w14:textId="77777777" w:rsidR="007911FF" w:rsidRPr="003F1409" w:rsidRDefault="007911FF" w:rsidP="00456725">
      <w:pPr>
        <w:pStyle w:val="Nagwek2"/>
      </w:pPr>
      <w:r w:rsidRPr="003F1409">
        <w:t>Zamawiający informuje, że:</w:t>
      </w:r>
    </w:p>
    <w:p w14:paraId="0A55E5FD" w14:textId="77777777" w:rsidR="007911FF" w:rsidRPr="003F1409" w:rsidRDefault="007911FF" w:rsidP="00456725">
      <w:pPr>
        <w:pStyle w:val="Nagwek2"/>
        <w:numPr>
          <w:ilvl w:val="0"/>
          <w:numId w:val="22"/>
        </w:numPr>
      </w:pPr>
      <w:r w:rsidRPr="003F1409">
        <w:rPr>
          <w:lang w:val="pl-PL"/>
        </w:rPr>
        <w:t xml:space="preserve">administratorem </w:t>
      </w:r>
      <w:r w:rsidRPr="003F1409">
        <w:t xml:space="preserve">danych osobowych Wykonawcy jest </w:t>
      </w:r>
      <w:r w:rsidR="007E2E2D" w:rsidRPr="003F1409">
        <w:rPr>
          <w:b/>
        </w:rPr>
        <w:t>Samodzielny Publiczny Zakład Opieki Zdrowotnej w Siedlcach</w:t>
      </w:r>
      <w:r w:rsidRPr="003F1409">
        <w:rPr>
          <w:rFonts w:eastAsia="Calibri"/>
          <w:lang w:eastAsia="en-US"/>
        </w:rPr>
        <w:t xml:space="preserve">, </w:t>
      </w:r>
      <w:r w:rsidR="007E2E2D" w:rsidRPr="003F1409">
        <w:rPr>
          <w:rFonts w:eastAsia="Calibri"/>
          <w:lang w:eastAsia="en-US"/>
        </w:rPr>
        <w:t>Kilińskiego</w:t>
      </w:r>
      <w:r w:rsidRPr="003F1409">
        <w:t xml:space="preserve"> </w:t>
      </w:r>
      <w:r w:rsidR="007E2E2D" w:rsidRPr="003F1409">
        <w:t>29</w:t>
      </w:r>
      <w:r w:rsidRPr="003F1409">
        <w:t xml:space="preserve"> , </w:t>
      </w:r>
      <w:r w:rsidR="007E2E2D" w:rsidRPr="003F1409">
        <w:t>08-110</w:t>
      </w:r>
      <w:r w:rsidRPr="003F1409">
        <w:t xml:space="preserve"> </w:t>
      </w:r>
      <w:r w:rsidR="007E2E2D" w:rsidRPr="003F1409">
        <w:t>Siedlce</w:t>
      </w:r>
      <w:r w:rsidRPr="003F1409">
        <w:rPr>
          <w:lang w:val="pl-PL"/>
        </w:rPr>
        <w:t>.</w:t>
      </w:r>
    </w:p>
    <w:p w14:paraId="1C64E35E" w14:textId="77777777" w:rsidR="007911FF" w:rsidRPr="003F1409" w:rsidRDefault="007911FF" w:rsidP="00456725">
      <w:pPr>
        <w:pStyle w:val="Nagwek2"/>
      </w:pPr>
      <w:r w:rsidRPr="003F1409">
        <w:t xml:space="preserve">Tel.: </w:t>
      </w:r>
      <w:r w:rsidR="007E2E2D" w:rsidRPr="003F1409">
        <w:t>25</w:t>
      </w:r>
      <w:r w:rsidRPr="003F1409">
        <w:t xml:space="preserve"> </w:t>
      </w:r>
      <w:r w:rsidR="007E2E2D" w:rsidRPr="003F1409">
        <w:t>6444483</w:t>
      </w:r>
      <w:r w:rsidRPr="003F1409">
        <w:t xml:space="preserve">, </w:t>
      </w:r>
      <w:r w:rsidRPr="003F1409">
        <w:rPr>
          <w:rFonts w:eastAsia="Calibri"/>
        </w:rPr>
        <w:t xml:space="preserve">e-mail: </w:t>
      </w:r>
      <w:r w:rsidR="007E2E2D" w:rsidRPr="003F1409">
        <w:rPr>
          <w:rFonts w:eastAsia="Calibri"/>
          <w:color w:val="0000FF"/>
        </w:rPr>
        <w:t>przetargi@spzoz-siedlce.pl</w:t>
      </w:r>
    </w:p>
    <w:p w14:paraId="153A80FE" w14:textId="77777777" w:rsidR="007911FF" w:rsidRPr="003F1409" w:rsidRDefault="007911FF" w:rsidP="00456725">
      <w:pPr>
        <w:pStyle w:val="Nagwek2"/>
        <w:numPr>
          <w:ilvl w:val="0"/>
          <w:numId w:val="22"/>
        </w:numPr>
      </w:pPr>
      <w:r w:rsidRPr="003F1409">
        <w:rPr>
          <w:lang w:val="pl-PL"/>
        </w:rPr>
        <w:t xml:space="preserve">dane </w:t>
      </w:r>
      <w:r w:rsidRPr="003F1409">
        <w:t xml:space="preserve">osobowe Wykonawcy będą przetwarzane w celu przeprowadzenia postępowania o udzielenie zamówienia publicznego pn. </w:t>
      </w:r>
      <w:r w:rsidR="007E2E2D" w:rsidRPr="003F1409">
        <w:rPr>
          <w:b/>
        </w:rPr>
        <w:t>dostawy paliwa do pojazdów i urządzeń Samodzielnego Publicznego Zakładu Opieki Zdrowotnej w Siedlcach</w:t>
      </w:r>
      <w:r w:rsidRPr="003F1409">
        <w:t xml:space="preserve"> </w:t>
      </w:r>
      <w:r w:rsidRPr="003F1409">
        <w:rPr>
          <w:lang w:val="pl-PL"/>
        </w:rPr>
        <w:t xml:space="preserve">– znak sprawy: </w:t>
      </w:r>
      <w:r w:rsidR="007E2E2D" w:rsidRPr="003F1409">
        <w:rPr>
          <w:b/>
          <w:lang w:val="pl-PL"/>
        </w:rPr>
        <w:t>paliwo/558/2026</w:t>
      </w:r>
      <w:r w:rsidRPr="003F1409">
        <w:rPr>
          <w:lang w:val="pl-PL"/>
        </w:rPr>
        <w:t xml:space="preserve"> </w:t>
      </w:r>
      <w:r w:rsidRPr="003F1409">
        <w:t>oraz w celu archiwizacji dokumentacji dotyczącej tego postępowania</w:t>
      </w:r>
      <w:r w:rsidR="00B556D6" w:rsidRPr="003F1409">
        <w:rPr>
          <w:lang w:val="pl-PL"/>
        </w:rPr>
        <w:t>;</w:t>
      </w:r>
    </w:p>
    <w:p w14:paraId="00735450" w14:textId="77777777" w:rsidR="00B556D6" w:rsidRPr="003F1409" w:rsidRDefault="00B556D6" w:rsidP="00456725">
      <w:pPr>
        <w:pStyle w:val="Nagwek2"/>
        <w:numPr>
          <w:ilvl w:val="0"/>
          <w:numId w:val="22"/>
        </w:numPr>
      </w:pPr>
      <w:r w:rsidRPr="003F1409">
        <w:t>odbiorcami przekazanych przez Wykonawcę danych osobowych będą osoby lub podmioty, którym zostanie udostępniona dokumentacja postępowania w oparciu o art. 18 oraz art. 74 ust. 1 ustawy Pzp;</w:t>
      </w:r>
    </w:p>
    <w:p w14:paraId="637631D7" w14:textId="77777777" w:rsidR="00B556D6" w:rsidRPr="003F1409" w:rsidRDefault="00B556D6" w:rsidP="00456725">
      <w:pPr>
        <w:pStyle w:val="Nagwek2"/>
        <w:numPr>
          <w:ilvl w:val="0"/>
          <w:numId w:val="22"/>
        </w:numPr>
      </w:pPr>
      <w:r w:rsidRPr="003F1409">
        <w:lastRenderedPageBreak/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4862E876" w14:textId="77777777" w:rsidR="00930133" w:rsidRPr="003F1409" w:rsidRDefault="00B556D6" w:rsidP="00456725">
      <w:pPr>
        <w:pStyle w:val="Nagwek2"/>
      </w:pPr>
      <w:r w:rsidRPr="003F1409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4"/>
      <w:r w:rsidRPr="003F1409">
        <w:t>:</w:t>
      </w:r>
    </w:p>
    <w:p w14:paraId="157CD6A1" w14:textId="77777777" w:rsidR="00B556D6" w:rsidRPr="003F1409" w:rsidRDefault="00B556D6" w:rsidP="00456725">
      <w:pPr>
        <w:pStyle w:val="Nagwek2"/>
        <w:numPr>
          <w:ilvl w:val="0"/>
          <w:numId w:val="23"/>
        </w:numPr>
      </w:pPr>
      <w:r w:rsidRPr="003F1409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71429735" w14:textId="77777777" w:rsidR="00B556D6" w:rsidRPr="003F1409" w:rsidRDefault="00B556D6" w:rsidP="00456725">
      <w:pPr>
        <w:pStyle w:val="Nagwek2"/>
        <w:numPr>
          <w:ilvl w:val="0"/>
          <w:numId w:val="23"/>
        </w:numPr>
      </w:pPr>
      <w:r w:rsidRPr="003F1409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22AFB95A" w14:textId="77777777" w:rsidR="00603291" w:rsidRPr="003F1409" w:rsidRDefault="00B556D6" w:rsidP="00456725">
      <w:pPr>
        <w:pStyle w:val="Nagwek2"/>
      </w:pPr>
      <w:r w:rsidRPr="003F1409">
        <w:t>Zamawiający informuje, że;</w:t>
      </w:r>
    </w:p>
    <w:p w14:paraId="4A667727" w14:textId="77777777" w:rsidR="00B556D6" w:rsidRPr="003F1409" w:rsidRDefault="00B556D6" w:rsidP="00456725">
      <w:pPr>
        <w:pStyle w:val="Nagwek2"/>
        <w:numPr>
          <w:ilvl w:val="0"/>
          <w:numId w:val="24"/>
        </w:numPr>
      </w:pPr>
      <w:r w:rsidRPr="003F1409"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57F5FB9E" w14:textId="77777777" w:rsidR="00B556D6" w:rsidRPr="003F1409" w:rsidRDefault="00B556D6" w:rsidP="00456725">
      <w:pPr>
        <w:pStyle w:val="Nagwek2"/>
        <w:numPr>
          <w:ilvl w:val="0"/>
          <w:numId w:val="24"/>
        </w:numPr>
      </w:pPr>
      <w:r w:rsidRPr="003F1409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12C2BE2F" w14:textId="77777777" w:rsidR="00B556D6" w:rsidRPr="003F1409" w:rsidRDefault="00B556D6" w:rsidP="00456725">
      <w:pPr>
        <w:pStyle w:val="Nagwek2"/>
        <w:numPr>
          <w:ilvl w:val="0"/>
          <w:numId w:val="24"/>
        </w:numPr>
      </w:pPr>
      <w:r w:rsidRPr="003F1409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5406C61F" w14:textId="77777777" w:rsidR="00B556D6" w:rsidRPr="003F1409" w:rsidRDefault="00B556D6" w:rsidP="00456725">
      <w:pPr>
        <w:pStyle w:val="Nagwek2"/>
        <w:numPr>
          <w:ilvl w:val="0"/>
          <w:numId w:val="24"/>
        </w:numPr>
      </w:pPr>
      <w:r w:rsidRPr="003F1409">
        <w:lastRenderedPageBreak/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22EB842E" w14:textId="77777777" w:rsidR="00B556D6" w:rsidRPr="003F1409" w:rsidRDefault="00B556D6" w:rsidP="00456725">
      <w:pPr>
        <w:pStyle w:val="Nagwek2"/>
        <w:numPr>
          <w:ilvl w:val="0"/>
          <w:numId w:val="24"/>
        </w:numPr>
      </w:pPr>
      <w:r w:rsidRPr="003F1409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2032178B" w14:textId="56D1E916" w:rsidR="00686F4F" w:rsidRPr="00686F4F" w:rsidRDefault="00B556D6" w:rsidP="00456725">
      <w:pPr>
        <w:pStyle w:val="Nagwek2"/>
        <w:numPr>
          <w:ilvl w:val="0"/>
          <w:numId w:val="24"/>
        </w:numPr>
      </w:pPr>
      <w:r w:rsidRPr="003F1409">
        <w:t xml:space="preserve">w </w:t>
      </w:r>
      <w:r w:rsidR="00F2749C" w:rsidRPr="003F1409"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3F1409">
        <w:t>.</w:t>
      </w:r>
    </w:p>
    <w:p w14:paraId="0E412B90" w14:textId="77777777" w:rsidR="00603291" w:rsidRPr="003F1409" w:rsidRDefault="00603291" w:rsidP="00686F4F">
      <w:pPr>
        <w:spacing w:before="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1409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3F1409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3F140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3F1409" w14:paraId="58EEFF82" w14:textId="77777777" w:rsidTr="00672DAE">
        <w:tc>
          <w:tcPr>
            <w:tcW w:w="720" w:type="dxa"/>
          </w:tcPr>
          <w:p w14:paraId="7530F492" w14:textId="77777777" w:rsidR="00603291" w:rsidRPr="003F1409" w:rsidRDefault="00603291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72238D42" w14:textId="77777777" w:rsidR="00603291" w:rsidRPr="003F1409" w:rsidRDefault="00603291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7E2E2D" w:rsidRPr="003F1409" w14:paraId="6AC91717" w14:textId="77777777" w:rsidTr="00FD2E03">
        <w:tc>
          <w:tcPr>
            <w:tcW w:w="720" w:type="dxa"/>
          </w:tcPr>
          <w:p w14:paraId="63CCF2AB" w14:textId="77777777" w:rsidR="007E2E2D" w:rsidRPr="003F1409" w:rsidRDefault="007E2E2D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48867F29" w14:textId="77777777" w:rsidR="007E2E2D" w:rsidRPr="003F1409" w:rsidRDefault="007E2E2D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1409">
              <w:rPr>
                <w:rFonts w:asciiTheme="minorHAnsi" w:hAnsiTheme="minorHAnsi" w:cstheme="minorHAnsi"/>
                <w:sz w:val="20"/>
                <w:szCs w:val="20"/>
              </w:rPr>
              <w:t>Wzór oferty na dostawy</w:t>
            </w:r>
          </w:p>
        </w:tc>
      </w:tr>
      <w:tr w:rsidR="00686F4F" w:rsidRPr="003F1409" w14:paraId="400F0949" w14:textId="77777777" w:rsidTr="00FD2E03">
        <w:tc>
          <w:tcPr>
            <w:tcW w:w="720" w:type="dxa"/>
          </w:tcPr>
          <w:p w14:paraId="09294BA9" w14:textId="03524F95" w:rsidR="00686F4F" w:rsidRPr="003F1409" w:rsidRDefault="00686F4F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1048486C" w14:textId="6C10DA76" w:rsidR="00686F4F" w:rsidRPr="003F1409" w:rsidRDefault="00686F4F" w:rsidP="00686F4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3F87CD55" w14:textId="77777777" w:rsidR="00EB7871" w:rsidRPr="003F1409" w:rsidRDefault="00EB7871" w:rsidP="00686F4F">
      <w:pPr>
        <w:pStyle w:val="Nagwek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3F1409" w:rsidSect="00456725">
      <w:headerReference w:type="default" r:id="rId15"/>
      <w:footerReference w:type="default" r:id="rId16"/>
      <w:pgSz w:w="11906" w:h="16838" w:code="9"/>
      <w:pgMar w:top="1418" w:right="1133" w:bottom="567" w:left="1304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6C78" w14:textId="77777777" w:rsidR="00A63F1D" w:rsidRDefault="00A63F1D">
      <w:r>
        <w:separator/>
      </w:r>
    </w:p>
  </w:endnote>
  <w:endnote w:type="continuationSeparator" w:id="0">
    <w:p w14:paraId="3AA763E6" w14:textId="77777777" w:rsidR="00A63F1D" w:rsidRDefault="00A6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970B4" w14:textId="2BC54126" w:rsidR="003F1409" w:rsidRDefault="006711E5" w:rsidP="003F1409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F473C1" wp14:editId="2AA58AA9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2700" t="12065" r="6350" b="6985"/>
              <wp:wrapNone/>
              <wp:docPr id="193612983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FB8BC0" id="Łącznik prosty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5" w:name="_Hlk204079734"/>
    <w:r w:rsidR="003F1409">
      <w:tab/>
    </w:r>
  </w:p>
  <w:p w14:paraId="7CF985B0" w14:textId="2E358F12" w:rsidR="00D35830" w:rsidRPr="006D7348" w:rsidRDefault="003F1409" w:rsidP="003F1409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3F1409">
      <w:rPr>
        <w:rFonts w:ascii="Calibri" w:hAnsi="Calibri" w:cs="Calibri"/>
        <w:sz w:val="15"/>
        <w:szCs w:val="15"/>
      </w:rPr>
      <w:t xml:space="preserve">SPZOZ w Siedlcach:   NIP: 821-205-60-50,  </w:t>
    </w:r>
    <w:r w:rsidRPr="003F1409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5"/>
    <w:r w:rsidR="00D35830" w:rsidRPr="006D7348">
      <w:rPr>
        <w:rFonts w:ascii="Arial" w:hAnsi="Arial" w:cs="Arial"/>
        <w:sz w:val="18"/>
        <w:szCs w:val="18"/>
      </w:rPr>
      <w:tab/>
    </w:r>
    <w:r w:rsidR="00D35830" w:rsidRPr="003F1409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3F1409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3F1409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3F1409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0CDDA" w14:textId="77777777" w:rsidR="00A63F1D" w:rsidRDefault="00A63F1D">
      <w:r>
        <w:separator/>
      </w:r>
    </w:p>
  </w:footnote>
  <w:footnote w:type="continuationSeparator" w:id="0">
    <w:p w14:paraId="4463CA5A" w14:textId="77777777" w:rsidR="00A63F1D" w:rsidRDefault="00A63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BF47" w14:textId="3183C894" w:rsidR="00456725" w:rsidRDefault="00B45963" w:rsidP="00456725">
    <w:pPr>
      <w:pStyle w:val="Nagwek"/>
      <w:ind w:left="1418"/>
      <w:jc w:val="center"/>
      <w:rPr>
        <w:rFonts w:asciiTheme="minorHAnsi" w:hAnsiTheme="minorHAnsi" w:cstheme="minorHAnsi"/>
        <w:sz w:val="16"/>
        <w:szCs w:val="16"/>
      </w:rPr>
    </w:pPr>
    <w:r w:rsidRPr="00C04D31">
      <w:rPr>
        <w:rFonts w:asciiTheme="minorHAnsi" w:hAnsiTheme="minorHAnsi" w:cstheme="minorHAnsi"/>
        <w:sz w:val="16"/>
        <w:szCs w:val="16"/>
      </w:rPr>
      <w:t>Zaproszenie do składania ofert</w:t>
    </w:r>
  </w:p>
  <w:p w14:paraId="47E4087B" w14:textId="4869BC98" w:rsidR="003F1409" w:rsidRDefault="006D7348" w:rsidP="00456725">
    <w:pPr>
      <w:pStyle w:val="Nagwek"/>
      <w:ind w:left="1418"/>
      <w:jc w:val="center"/>
      <w:rPr>
        <w:rFonts w:asciiTheme="minorHAnsi" w:hAnsiTheme="minorHAnsi" w:cstheme="minorHAnsi"/>
        <w:sz w:val="16"/>
        <w:szCs w:val="16"/>
      </w:rPr>
    </w:pPr>
    <w:r w:rsidRPr="00C04D31">
      <w:rPr>
        <w:rFonts w:asciiTheme="minorHAnsi" w:hAnsiTheme="minorHAnsi" w:cstheme="minorHAnsi"/>
        <w:sz w:val="16"/>
        <w:szCs w:val="16"/>
      </w:rPr>
      <w:t>Numer referencyjny</w:t>
    </w:r>
    <w:r w:rsidR="00B45963" w:rsidRPr="00C04D31">
      <w:rPr>
        <w:rFonts w:asciiTheme="minorHAnsi" w:hAnsiTheme="minorHAnsi" w:cstheme="minorHAnsi"/>
        <w:sz w:val="16"/>
        <w:szCs w:val="16"/>
      </w:rPr>
      <w:t>:</w:t>
    </w:r>
    <w:r w:rsidR="00EA364A" w:rsidRPr="00C04D31">
      <w:rPr>
        <w:rFonts w:asciiTheme="minorHAnsi" w:hAnsiTheme="minorHAnsi" w:cstheme="minorHAnsi"/>
        <w:sz w:val="16"/>
        <w:szCs w:val="16"/>
      </w:rPr>
      <w:t xml:space="preserve"> </w:t>
    </w:r>
    <w:r w:rsidR="007E2E2D" w:rsidRPr="00C04D31">
      <w:rPr>
        <w:rFonts w:asciiTheme="minorHAnsi" w:hAnsiTheme="minorHAnsi" w:cstheme="minorHAnsi"/>
        <w:sz w:val="16"/>
        <w:szCs w:val="16"/>
      </w:rPr>
      <w:t>paliwo/558/2026</w:t>
    </w:r>
  </w:p>
  <w:p w14:paraId="7DE59BCF" w14:textId="27B2AD95" w:rsidR="00456725" w:rsidRPr="00C04D31" w:rsidRDefault="00456725" w:rsidP="00456725">
    <w:pPr>
      <w:pStyle w:val="Nagwek"/>
      <w:jc w:val="center"/>
      <w:rPr>
        <w:rFonts w:asciiTheme="minorHAnsi" w:hAnsiTheme="minorHAnsi" w:cstheme="minorHAnsi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88204FD" wp14:editId="36D3CD77">
          <wp:simplePos x="0" y="0"/>
          <wp:positionH relativeFrom="column">
            <wp:posOffset>175260</wp:posOffset>
          </wp:positionH>
          <wp:positionV relativeFrom="paragraph">
            <wp:posOffset>120015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127083359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262C54" w14:textId="697AC845" w:rsidR="003F1409" w:rsidRDefault="003F1409" w:rsidP="00456725">
    <w:pPr>
      <w:tabs>
        <w:tab w:val="left" w:pos="1560"/>
      </w:tabs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5D7F5D98" w14:textId="753B13DE" w:rsidR="003F1409" w:rsidRDefault="006711E5" w:rsidP="00456725">
    <w:pPr>
      <w:tabs>
        <w:tab w:val="left" w:pos="1560"/>
      </w:tabs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06186E" wp14:editId="06ACF951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2700" t="12700" r="6350" b="6350"/>
              <wp:wrapNone/>
              <wp:docPr id="94345029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CEAE50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3F1409">
      <w:rPr>
        <w:rFonts w:ascii="Calibri" w:eastAsia="Batang" w:hAnsi="Calibri" w:cs="Calibri"/>
        <w:b/>
        <w:sz w:val="20"/>
      </w:rPr>
      <w:t>www.spzoz-siedlce.pl</w:t>
    </w:r>
  </w:p>
  <w:p w14:paraId="1354FE84" w14:textId="77777777" w:rsidR="003F1409" w:rsidRPr="003F1409" w:rsidRDefault="003F1409" w:rsidP="003F1409">
    <w:pPr>
      <w:pStyle w:val="Nagwek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B9976BB"/>
    <w:multiLevelType w:val="hybridMultilevel"/>
    <w:tmpl w:val="49F6EF1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122064957">
    <w:abstractNumId w:val="3"/>
  </w:num>
  <w:num w:numId="2" w16cid:durableId="2020347077">
    <w:abstractNumId w:val="7"/>
  </w:num>
  <w:num w:numId="3" w16cid:durableId="181432144">
    <w:abstractNumId w:val="10"/>
  </w:num>
  <w:num w:numId="4" w16cid:durableId="321736180">
    <w:abstractNumId w:val="6"/>
  </w:num>
  <w:num w:numId="5" w16cid:durableId="1223906496">
    <w:abstractNumId w:val="8"/>
  </w:num>
  <w:num w:numId="6" w16cid:durableId="203753024">
    <w:abstractNumId w:val="18"/>
  </w:num>
  <w:num w:numId="7" w16cid:durableId="11302059">
    <w:abstractNumId w:val="14"/>
  </w:num>
  <w:num w:numId="8" w16cid:durableId="610017716">
    <w:abstractNumId w:val="19"/>
  </w:num>
  <w:num w:numId="9" w16cid:durableId="999770872">
    <w:abstractNumId w:val="0"/>
  </w:num>
  <w:num w:numId="10" w16cid:durableId="1497068340">
    <w:abstractNumId w:val="13"/>
  </w:num>
  <w:num w:numId="11" w16cid:durableId="1596285845">
    <w:abstractNumId w:val="15"/>
  </w:num>
  <w:num w:numId="12" w16cid:durableId="617757495">
    <w:abstractNumId w:val="20"/>
  </w:num>
  <w:num w:numId="13" w16cid:durableId="2033916103">
    <w:abstractNumId w:val="1"/>
  </w:num>
  <w:num w:numId="14" w16cid:durableId="1179351039">
    <w:abstractNumId w:val="22"/>
  </w:num>
  <w:num w:numId="15" w16cid:durableId="1246568214">
    <w:abstractNumId w:val="23"/>
  </w:num>
  <w:num w:numId="16" w16cid:durableId="1449541207">
    <w:abstractNumId w:val="25"/>
  </w:num>
  <w:num w:numId="17" w16cid:durableId="1063603768">
    <w:abstractNumId w:val="4"/>
  </w:num>
  <w:num w:numId="18" w16cid:durableId="2000620562">
    <w:abstractNumId w:val="12"/>
  </w:num>
  <w:num w:numId="19" w16cid:durableId="956522513">
    <w:abstractNumId w:val="21"/>
  </w:num>
  <w:num w:numId="20" w16cid:durableId="817461508">
    <w:abstractNumId w:val="5"/>
  </w:num>
  <w:num w:numId="21" w16cid:durableId="1816607667">
    <w:abstractNumId w:val="16"/>
  </w:num>
  <w:num w:numId="22" w16cid:durableId="77791583">
    <w:abstractNumId w:val="9"/>
  </w:num>
  <w:num w:numId="23" w16cid:durableId="1350647160">
    <w:abstractNumId w:val="11"/>
  </w:num>
  <w:num w:numId="24" w16cid:durableId="1742753924">
    <w:abstractNumId w:val="24"/>
  </w:num>
  <w:num w:numId="25" w16cid:durableId="357005503">
    <w:abstractNumId w:val="17"/>
  </w:num>
  <w:num w:numId="26" w16cid:durableId="888227798">
    <w:abstractNumId w:val="2"/>
  </w:num>
  <w:num w:numId="27" w16cid:durableId="14288458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1D"/>
    <w:rsid w:val="00004D89"/>
    <w:rsid w:val="000067E5"/>
    <w:rsid w:val="00007BF6"/>
    <w:rsid w:val="00012833"/>
    <w:rsid w:val="00013EC7"/>
    <w:rsid w:val="00020FF3"/>
    <w:rsid w:val="000229D8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672DF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054E1"/>
    <w:rsid w:val="00217828"/>
    <w:rsid w:val="00220340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0DD4"/>
    <w:rsid w:val="002746F7"/>
    <w:rsid w:val="00275FD5"/>
    <w:rsid w:val="00277E7E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206A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1409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56725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E7F1B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11E5"/>
    <w:rsid w:val="00672DAE"/>
    <w:rsid w:val="006737D4"/>
    <w:rsid w:val="00673E28"/>
    <w:rsid w:val="006810A7"/>
    <w:rsid w:val="00681AF7"/>
    <w:rsid w:val="00686DA2"/>
    <w:rsid w:val="00686F4F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308A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E2E2D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A1CBD"/>
    <w:rsid w:val="009A4657"/>
    <w:rsid w:val="009A4CC1"/>
    <w:rsid w:val="009B239D"/>
    <w:rsid w:val="009B523D"/>
    <w:rsid w:val="009B5EF9"/>
    <w:rsid w:val="009B6086"/>
    <w:rsid w:val="009B754B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63F1D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4D31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0FE6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C6381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CC323"/>
  <w15:chartTrackingRefBased/>
  <w15:docId w15:val="{A44A59C1-B59F-410C-AA3C-60C4D720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456725"/>
    <w:pPr>
      <w:spacing w:before="120" w:line="360" w:lineRule="auto"/>
      <w:ind w:left="680"/>
      <w:jc w:val="both"/>
      <w:outlineLvl w:val="1"/>
    </w:pPr>
    <w:rPr>
      <w:rFonts w:asciiTheme="minorHAnsi" w:hAnsiTheme="minorHAnsi" w:cstheme="minorHAnsi"/>
      <w:bCs/>
      <w:iCs/>
      <w:color w:val="000000"/>
      <w:sz w:val="20"/>
      <w:szCs w:val="2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456725"/>
    <w:rPr>
      <w:rFonts w:asciiTheme="minorHAnsi" w:hAnsiTheme="minorHAnsi" w:cstheme="minorHAnsi"/>
      <w:bCs/>
      <w:iCs/>
      <w:color w:val="000000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14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3F14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yperlink" Target="mailto:przetargi@spzoz-siedlce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rzetargi@spzoz-siedlce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zetargi@spzoz-siedlce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spzoz-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hyperlink" Target="mailto:przetargi@spzoz-siedlce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32</TotalTime>
  <Pages>8</Pages>
  <Words>2028</Words>
  <Characters>13222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15220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4</cp:revision>
  <cp:lastPrinted>2026-03-03T09:56:00Z</cp:lastPrinted>
  <dcterms:created xsi:type="dcterms:W3CDTF">2026-02-26T06:27:00Z</dcterms:created>
  <dcterms:modified xsi:type="dcterms:W3CDTF">2026-03-03T09:56:00Z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